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725A" w:rsidRPr="00595A18" w:rsidRDefault="005573C6">
      <w:pPr>
        <w:rPr>
          <w:rFonts w:ascii="Arial" w:hAnsi="Arial" w:cs="Arial"/>
          <w:sz w:val="24"/>
          <w:szCs w:val="24"/>
        </w:rPr>
      </w:pPr>
      <w:r w:rsidRPr="00595A18">
        <w:rPr>
          <w:rFonts w:ascii="Arial" w:hAnsi="Arial" w:cs="Arial"/>
          <w:noProof/>
          <w:sz w:val="24"/>
          <w:szCs w:val="24"/>
          <w:lang w:eastAsia="es-CO"/>
        </w:rPr>
        <mc:AlternateContent>
          <mc:Choice Requires="wps">
            <w:drawing>
              <wp:anchor distT="0" distB="0" distL="114300" distR="114300" simplePos="0" relativeHeight="251663360" behindDoc="0" locked="0" layoutInCell="1" allowOverlap="1" wp14:anchorId="16955235" wp14:editId="6D75EF55">
                <wp:simplePos x="0" y="0"/>
                <wp:positionH relativeFrom="margin">
                  <wp:posOffset>-632460</wp:posOffset>
                </wp:positionH>
                <wp:positionV relativeFrom="paragraph">
                  <wp:posOffset>5692775</wp:posOffset>
                </wp:positionV>
                <wp:extent cx="6922135" cy="1114425"/>
                <wp:effectExtent l="0" t="0" r="0" b="0"/>
                <wp:wrapNone/>
                <wp:docPr id="11" name="2 Cuadro de texto"/>
                <wp:cNvGraphicFramePr/>
                <a:graphic xmlns:a="http://schemas.openxmlformats.org/drawingml/2006/main">
                  <a:graphicData uri="http://schemas.microsoft.com/office/word/2010/wordprocessingShape">
                    <wps:wsp>
                      <wps:cNvSpPr txBox="1"/>
                      <wps:spPr>
                        <a:xfrm>
                          <a:off x="0" y="0"/>
                          <a:ext cx="6922135" cy="1114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5573C6">
                              <w:rPr>
                                <w:rFonts w:ascii="Arial" w:hAnsi="Arial" w:cs="Arial"/>
                                <w:sz w:val="24"/>
                              </w:rPr>
                              <w:t xml:space="preserve">PROYECTO: </w:t>
                            </w:r>
                            <w:r w:rsidRPr="005573C6">
                              <w:rPr>
                                <w:rFonts w:ascii="Arial" w:hAnsi="Arial" w:cs="Arial"/>
                                <w:b/>
                                <w:noProof/>
                                <w:sz w:val="24"/>
                                <w:szCs w:val="24"/>
                              </w:rPr>
                              <w:fldChar w:fldCharType="begin"/>
                            </w:r>
                            <w:r w:rsidRPr="005573C6">
                              <w:rPr>
                                <w:rFonts w:ascii="Arial" w:hAnsi="Arial" w:cs="Arial"/>
                                <w:b/>
                                <w:noProof/>
                                <w:sz w:val="24"/>
                                <w:szCs w:val="24"/>
                              </w:rPr>
                              <w:instrText xml:space="preserve"> FILLIN  "Insertar nombre del proyecto" \d NN  \* MERGEFORMAT </w:instrText>
                            </w:r>
                            <w:r w:rsidRPr="005573C6">
                              <w:rPr>
                                <w:rFonts w:ascii="Arial" w:hAnsi="Arial" w:cs="Arial"/>
                                <w:b/>
                                <w:noProof/>
                                <w:sz w:val="24"/>
                                <w:szCs w:val="24"/>
                              </w:rPr>
                              <w:fldChar w:fldCharType="separate"/>
                            </w:r>
                            <w:r w:rsidR="00B21DBC" w:rsidRPr="005573C6">
                              <w:rPr>
                                <w:rFonts w:ascii="Arial" w:hAnsi="Arial" w:cs="Arial"/>
                                <w:b/>
                                <w:noProof/>
                                <w:sz w:val="24"/>
                                <w:szCs w:val="24"/>
                              </w:rPr>
                              <w:t>PLANTA DE PAVIMENTO PACOLI</w:t>
                            </w:r>
                            <w:r w:rsidRPr="005573C6">
                              <w:rPr>
                                <w:rFonts w:ascii="Arial" w:hAnsi="Arial" w:cs="Arial"/>
                                <w:b/>
                                <w:noProof/>
                                <w:sz w:val="24"/>
                                <w:szCs w:val="24"/>
                              </w:rPr>
                              <w:fldChar w:fldCharType="end"/>
                            </w: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noProof/>
                                <w:sz w:val="24"/>
                                <w:szCs w:val="24"/>
                              </w:rPr>
                            </w:pPr>
                            <w:r w:rsidRPr="005573C6">
                              <w:rPr>
                                <w:rFonts w:ascii="Arial" w:hAnsi="Arial" w:cs="Arial"/>
                                <w:noProof/>
                                <w:sz w:val="24"/>
                                <w:szCs w:val="24"/>
                              </w:rPr>
                              <w:t>ASUNTO:</w:t>
                            </w: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15731A" w:rsidRPr="005573C6" w:rsidRDefault="00AA486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sz w:val="24"/>
                                <w:szCs w:val="24"/>
                              </w:rPr>
                            </w:pPr>
                            <w:r>
                              <w:rPr>
                                <w:rFonts w:ascii="Arial" w:hAnsi="Arial" w:cs="Arial"/>
                                <w:b/>
                                <w:noProof/>
                                <w:sz w:val="24"/>
                                <w:szCs w:val="24"/>
                              </w:rPr>
                              <w:t>INGENIERIA CONCPETUAL APRA CANTIDADES ESTIMADAS DE REDES ELECTRICAS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955235" id="_x0000_t202" coordsize="21600,21600" o:spt="202" path="m,l,21600r21600,l21600,xe">
                <v:stroke joinstyle="miter"/>
                <v:path gradientshapeok="t" o:connecttype="rect"/>
              </v:shapetype>
              <v:shape id="2 Cuadro de texto" o:spid="_x0000_s1026" type="#_x0000_t202" style="position:absolute;margin-left:-49.8pt;margin-top:448.25pt;width:545.05pt;height:87.7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" filled="f" stroked="f" strokeweight=".5pt">
                <v:textbox>
                  <w:txbxContent>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5573C6">
                        <w:rPr>
                          <w:rFonts w:ascii="Arial" w:hAnsi="Arial" w:cs="Arial"/>
                          <w:sz w:val="24"/>
                        </w:rPr>
                        <w:t xml:space="preserve">PROYECTO: </w:t>
                      </w:r>
                      <w:r w:rsidRPr="005573C6">
                        <w:rPr>
                          <w:rFonts w:ascii="Arial" w:hAnsi="Arial" w:cs="Arial"/>
                          <w:b/>
                          <w:noProof/>
                          <w:sz w:val="24"/>
                          <w:szCs w:val="24"/>
                        </w:rPr>
                        <w:fldChar w:fldCharType="begin"/>
                      </w:r>
                      <w:r w:rsidRPr="005573C6">
                        <w:rPr>
                          <w:rFonts w:ascii="Arial" w:hAnsi="Arial" w:cs="Arial"/>
                          <w:b/>
                          <w:noProof/>
                          <w:sz w:val="24"/>
                          <w:szCs w:val="24"/>
                        </w:rPr>
                        <w:instrText xml:space="preserve"> FILLIN  "Insertar nombre del proyecto" \d NN  \* MERGEFORMAT </w:instrText>
                      </w:r>
                      <w:r w:rsidRPr="005573C6">
                        <w:rPr>
                          <w:rFonts w:ascii="Arial" w:hAnsi="Arial" w:cs="Arial"/>
                          <w:b/>
                          <w:noProof/>
                          <w:sz w:val="24"/>
                          <w:szCs w:val="24"/>
                        </w:rPr>
                        <w:fldChar w:fldCharType="separate"/>
                      </w:r>
                      <w:r w:rsidR="00B21DBC" w:rsidRPr="005573C6">
                        <w:rPr>
                          <w:rFonts w:ascii="Arial" w:hAnsi="Arial" w:cs="Arial"/>
                          <w:b/>
                          <w:noProof/>
                          <w:sz w:val="24"/>
                          <w:szCs w:val="24"/>
                        </w:rPr>
                        <w:t>PLANTA DE PAVIMENTO PACOLI</w:t>
                      </w:r>
                      <w:r w:rsidRPr="005573C6">
                        <w:rPr>
                          <w:rFonts w:ascii="Arial" w:hAnsi="Arial" w:cs="Arial"/>
                          <w:b/>
                          <w:noProof/>
                          <w:sz w:val="24"/>
                          <w:szCs w:val="24"/>
                        </w:rPr>
                        <w:fldChar w:fldCharType="end"/>
                      </w: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noProof/>
                          <w:sz w:val="24"/>
                          <w:szCs w:val="24"/>
                        </w:rPr>
                      </w:pPr>
                      <w:r w:rsidRPr="005573C6">
                        <w:rPr>
                          <w:rFonts w:ascii="Arial" w:hAnsi="Arial" w:cs="Arial"/>
                          <w:noProof/>
                          <w:sz w:val="24"/>
                          <w:szCs w:val="24"/>
                        </w:rPr>
                        <w:t>ASUNTO:</w:t>
                      </w: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15731A" w:rsidRPr="005573C6" w:rsidRDefault="00AA486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sz w:val="24"/>
                          <w:szCs w:val="24"/>
                        </w:rPr>
                      </w:pPr>
                      <w:r>
                        <w:rPr>
                          <w:rFonts w:ascii="Arial" w:hAnsi="Arial" w:cs="Arial"/>
                          <w:b/>
                          <w:noProof/>
                          <w:sz w:val="24"/>
                          <w:szCs w:val="24"/>
                        </w:rPr>
                        <w:t>INGENIERIA CONCPETUAL APRA CANTIDADES ESTIMADAS DE REDES ELECTRICAS</w:t>
                      </w:r>
                    </w:p>
                  </w:txbxContent>
                </v:textbox>
                <w10:wrap anchorx="margin"/>
              </v:shape>
            </w:pict>
          </mc:Fallback>
        </mc:AlternateContent>
      </w:r>
      <w:r w:rsidR="0015731A" w:rsidRPr="00595A1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0FEA6456" wp14:editId="6D04C330">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ABC7B10" id="Grupo 10" o:spid="_x0000_s1026" style="position:absolute;margin-left:-85.05pt;margin-top:-8.5pt;width:612pt;height:462.6pt;z-index:251662336;mso-height-relative:margin" coordorigin=",381" coordsize="77724,587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yIFmAQAAMI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M2zIgWYBAAAwgoAAA4AAAAAAAAAAAAAAAAAOgIAAGRycy9lMm9Eb2MueG1s&#10;UEsBAi0AFAAGAAgAAAAhADedwRi6AAAAIQEAABkAAAAAAAAAAAAAAAAA/gYAAGRycy9fcmVscy9l&#10;Mm9Eb2MueG1sLnJlbHNQSwECLQAUAAYACAAAACEAZ2VNCeIAAAAN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9"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r w:rsidR="00D3725A" w:rsidRPr="00595A18">
        <w:rPr>
          <w:rFonts w:ascii="Arial" w:hAnsi="Arial" w:cs="Arial"/>
          <w:sz w:val="24"/>
          <w:szCs w:val="24"/>
        </w:rPr>
        <w:br w:type="page"/>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lastRenderedPageBreak/>
        <w:t>Señores</w:t>
      </w:r>
    </w:p>
    <w:p w:rsidR="008601D6" w:rsidRPr="00595A18" w:rsidRDefault="008601D6" w:rsidP="008601D6">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w:instrText>
      </w:r>
      <w:r w:rsidR="008C5547">
        <w:rPr>
          <w:rFonts w:ascii="Arial" w:hAnsi="Arial" w:cs="Arial"/>
          <w:b/>
          <w:noProof/>
          <w:sz w:val="24"/>
          <w:szCs w:val="24"/>
        </w:rPr>
        <w:instrText>la empresa</w:instrText>
      </w:r>
      <w:r>
        <w:rPr>
          <w:rFonts w:ascii="Arial" w:hAnsi="Arial" w:cs="Arial"/>
          <w:b/>
          <w:noProof/>
          <w:sz w:val="24"/>
          <w:szCs w:val="24"/>
        </w:rPr>
        <w:instrText xml:space="preserve">"  \* MERGEFORMAT </w:instrText>
      </w:r>
      <w:r>
        <w:rPr>
          <w:rFonts w:ascii="Arial" w:hAnsi="Arial" w:cs="Arial"/>
          <w:b/>
          <w:noProof/>
          <w:sz w:val="24"/>
          <w:szCs w:val="24"/>
        </w:rPr>
        <w:fldChar w:fldCharType="separate"/>
      </w:r>
      <w:r w:rsidR="00B21DBC">
        <w:rPr>
          <w:rFonts w:ascii="Arial" w:hAnsi="Arial" w:cs="Arial"/>
          <w:b/>
          <w:noProof/>
          <w:sz w:val="24"/>
          <w:szCs w:val="24"/>
        </w:rPr>
        <w:t>MGM INGENIERIA Y PROYECTOS SAS</w:t>
      </w:r>
      <w:r>
        <w:rPr>
          <w:rFonts w:ascii="Arial" w:hAnsi="Arial" w:cs="Arial"/>
          <w:b/>
          <w:noProof/>
          <w:sz w:val="24"/>
          <w:szCs w:val="24"/>
        </w:rPr>
        <w:fldChar w:fldCharType="end"/>
      </w:r>
    </w:p>
    <w:p w:rsidR="00D3725A" w:rsidRPr="00595A18" w:rsidRDefault="0047290C" w:rsidP="00AD1651">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persona de contacto"  \* MERGEFORMAT </w:instrText>
      </w:r>
      <w:r>
        <w:rPr>
          <w:rFonts w:ascii="Arial" w:hAnsi="Arial" w:cs="Arial"/>
          <w:b/>
          <w:noProof/>
          <w:sz w:val="24"/>
          <w:szCs w:val="24"/>
        </w:rPr>
        <w:fldChar w:fldCharType="separate"/>
      </w:r>
      <w:r w:rsidR="00B21DBC">
        <w:rPr>
          <w:rFonts w:ascii="Arial" w:hAnsi="Arial" w:cs="Arial"/>
          <w:b/>
          <w:noProof/>
          <w:sz w:val="24"/>
          <w:szCs w:val="24"/>
        </w:rPr>
        <w:t>VALENTINA PINILLA ARIAS</w:t>
      </w:r>
      <w:r>
        <w:rPr>
          <w:rFonts w:ascii="Arial" w:hAnsi="Arial" w:cs="Arial"/>
          <w:b/>
          <w:noProof/>
          <w:sz w:val="24"/>
          <w:szCs w:val="24"/>
        </w:rPr>
        <w:fldChar w:fldCharType="end"/>
      </w:r>
    </w:p>
    <w:p w:rsidR="00D3725A" w:rsidRPr="00595A18" w:rsidRDefault="00F36E27" w:rsidP="00AD1651">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cargo de persona de contacto"  \* MERGEFORMAT </w:instrText>
      </w:r>
      <w:r>
        <w:rPr>
          <w:rFonts w:ascii="Arial" w:hAnsi="Arial" w:cs="Arial"/>
          <w:b/>
          <w:noProof/>
          <w:sz w:val="24"/>
          <w:szCs w:val="24"/>
        </w:rPr>
        <w:fldChar w:fldCharType="separate"/>
      </w:r>
      <w:r w:rsidR="00B21DBC">
        <w:rPr>
          <w:rFonts w:ascii="Arial" w:hAnsi="Arial" w:cs="Arial"/>
          <w:b/>
          <w:noProof/>
          <w:sz w:val="24"/>
          <w:szCs w:val="24"/>
        </w:rPr>
        <w:t>Coordinador de Formulación</w:t>
      </w:r>
      <w:r>
        <w:rPr>
          <w:rFonts w:ascii="Arial" w:hAnsi="Arial" w:cs="Arial"/>
          <w:b/>
          <w:noProof/>
          <w:sz w:val="24"/>
          <w:szCs w:val="24"/>
        </w:rPr>
        <w:fldChar w:fldCharType="end"/>
      </w:r>
    </w:p>
    <w:p w:rsidR="00282BAA" w:rsidRPr="000603A8" w:rsidRDefault="00F36E27" w:rsidP="00282BAA">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número de telefono fijo" \d "0000000 ext. 0000"  \* MERGEFORMAT </w:instrText>
      </w:r>
      <w:r w:rsidRPr="000603A8">
        <w:rPr>
          <w:rFonts w:ascii="Arial" w:hAnsi="Arial" w:cs="Arial"/>
          <w:noProof/>
          <w:sz w:val="24"/>
          <w:szCs w:val="24"/>
        </w:rPr>
        <w:fldChar w:fldCharType="separate"/>
      </w:r>
      <w:r w:rsidR="00B21DBC">
        <w:rPr>
          <w:rFonts w:ascii="Arial" w:hAnsi="Arial" w:cs="Arial"/>
          <w:noProof/>
          <w:sz w:val="24"/>
          <w:szCs w:val="24"/>
        </w:rPr>
        <w:t>(57-1) 4321120 Ext:2108</w:t>
      </w:r>
      <w:r w:rsidRPr="000603A8">
        <w:rPr>
          <w:rFonts w:ascii="Arial" w:hAnsi="Arial" w:cs="Arial"/>
          <w:noProof/>
          <w:sz w:val="24"/>
          <w:szCs w:val="24"/>
        </w:rPr>
        <w:fldChar w:fldCharType="end"/>
      </w:r>
    </w:p>
    <w:p w:rsidR="00282BAA" w:rsidRPr="000603A8" w:rsidRDefault="00F36E27" w:rsidP="00282BAA">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número de telefono celular" \d 3000000000  \* MERGEFORMAT </w:instrText>
      </w:r>
      <w:r w:rsidRPr="000603A8">
        <w:rPr>
          <w:rFonts w:ascii="Arial" w:hAnsi="Arial" w:cs="Arial"/>
          <w:noProof/>
          <w:sz w:val="24"/>
          <w:szCs w:val="24"/>
        </w:rPr>
        <w:fldChar w:fldCharType="separate"/>
      </w:r>
      <w:r w:rsidR="00B21DBC">
        <w:rPr>
          <w:rFonts w:ascii="Arial" w:hAnsi="Arial" w:cs="Arial"/>
          <w:noProof/>
          <w:sz w:val="24"/>
          <w:szCs w:val="24"/>
        </w:rPr>
        <w:t>3009109736</w:t>
      </w:r>
      <w:r w:rsidRPr="000603A8">
        <w:rPr>
          <w:rFonts w:ascii="Arial" w:hAnsi="Arial" w:cs="Arial"/>
          <w:noProof/>
          <w:sz w:val="24"/>
          <w:szCs w:val="24"/>
        </w:rPr>
        <w:fldChar w:fldCharType="end"/>
      </w:r>
    </w:p>
    <w:p w:rsidR="00282BAA" w:rsidRPr="000603A8" w:rsidRDefault="00F36E27" w:rsidP="00282BAA">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correo electrónico" \d ejemplo@ejemplo.com  \* MERGEFORMAT </w:instrText>
      </w:r>
      <w:r w:rsidRPr="000603A8">
        <w:rPr>
          <w:rFonts w:ascii="Arial" w:hAnsi="Arial" w:cs="Arial"/>
          <w:noProof/>
          <w:sz w:val="24"/>
          <w:szCs w:val="24"/>
        </w:rPr>
        <w:fldChar w:fldCharType="separate"/>
      </w:r>
      <w:r w:rsidR="00B21DBC">
        <w:rPr>
          <w:rFonts w:ascii="Arial" w:hAnsi="Arial" w:cs="Arial"/>
          <w:noProof/>
          <w:sz w:val="24"/>
          <w:szCs w:val="24"/>
        </w:rPr>
        <w:t>valentina.pinilla@mgm-ingenieria.com.co</w:t>
      </w:r>
      <w:r w:rsidRPr="000603A8">
        <w:rPr>
          <w:rFonts w:ascii="Arial" w:hAnsi="Arial" w:cs="Arial"/>
          <w:noProof/>
          <w:sz w:val="24"/>
          <w:szCs w:val="24"/>
        </w:rPr>
        <w:fldChar w:fldCharType="end"/>
      </w:r>
    </w:p>
    <w:p w:rsidR="00282BAA" w:rsidRPr="000603A8" w:rsidRDefault="00F36E27" w:rsidP="00282BAA">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dirección" \d "Calle 0 # 0 - 0"  \* MERGEFORMAT </w:instrText>
      </w:r>
      <w:r w:rsidRPr="000603A8">
        <w:rPr>
          <w:rFonts w:ascii="Arial" w:hAnsi="Arial" w:cs="Arial"/>
          <w:noProof/>
          <w:sz w:val="24"/>
          <w:szCs w:val="24"/>
        </w:rPr>
        <w:fldChar w:fldCharType="separate"/>
      </w:r>
      <w:r w:rsidR="00B21DBC">
        <w:rPr>
          <w:rFonts w:ascii="Arial" w:hAnsi="Arial" w:cs="Arial"/>
          <w:noProof/>
          <w:sz w:val="24"/>
          <w:szCs w:val="24"/>
        </w:rPr>
        <w:t xml:space="preserve">Calle 19 Sur # 28 - 15  </w:t>
      </w:r>
      <w:r w:rsidRPr="000603A8">
        <w:rPr>
          <w:rFonts w:ascii="Arial" w:hAnsi="Arial" w:cs="Arial"/>
          <w:noProof/>
          <w:sz w:val="24"/>
          <w:szCs w:val="24"/>
        </w:rPr>
        <w:fldChar w:fldCharType="end"/>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t>La ciudad</w:t>
      </w:r>
    </w:p>
    <w:p w:rsidR="00D3725A" w:rsidRPr="00595A18" w:rsidRDefault="00D3725A" w:rsidP="00AD1651">
      <w:pPr>
        <w:pStyle w:val="Sinespaciado"/>
        <w:jc w:val="both"/>
        <w:rPr>
          <w:rFonts w:ascii="Arial" w:hAnsi="Arial" w:cs="Arial"/>
          <w:sz w:val="24"/>
          <w:szCs w:val="24"/>
        </w:rPr>
      </w:pPr>
    </w:p>
    <w:p w:rsidR="00D3725A" w:rsidRPr="00A40BC7" w:rsidRDefault="00D3725A" w:rsidP="00595A18">
      <w:pPr>
        <w:pStyle w:val="Sinespaciado"/>
        <w:jc w:val="both"/>
        <w:rPr>
          <w:rFonts w:ascii="Arial" w:hAnsi="Arial" w:cs="Arial"/>
          <w:sz w:val="24"/>
          <w:szCs w:val="24"/>
        </w:rPr>
      </w:pPr>
      <w:r w:rsidRPr="00A40BC7">
        <w:rPr>
          <w:rFonts w:ascii="Arial" w:hAnsi="Arial" w:cs="Arial"/>
          <w:sz w:val="24"/>
          <w:szCs w:val="24"/>
        </w:rPr>
        <w:t>Respetados señores,</w:t>
      </w:r>
    </w:p>
    <w:p w:rsidR="00D3725A" w:rsidRPr="00A40BC7" w:rsidRDefault="00D3725A" w:rsidP="00595A18">
      <w:pPr>
        <w:pStyle w:val="Sinespaciado"/>
        <w:jc w:val="both"/>
        <w:rPr>
          <w:rFonts w:ascii="Arial" w:hAnsi="Arial" w:cs="Arial"/>
          <w:sz w:val="24"/>
          <w:szCs w:val="24"/>
        </w:rPr>
      </w:pPr>
    </w:p>
    <w:p w:rsidR="00D3725A" w:rsidRPr="00A40BC7"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A40BC7">
        <w:rPr>
          <w:rFonts w:ascii="Arial" w:hAnsi="Arial" w:cs="Arial"/>
          <w:sz w:val="24"/>
          <w:szCs w:val="24"/>
        </w:rPr>
        <w:t xml:space="preserve">Tenemos el gusto de presentar a </w:t>
      </w:r>
      <w:r w:rsidRPr="00A40BC7">
        <w:rPr>
          <w:rFonts w:ascii="Arial" w:hAnsi="Arial" w:cs="Arial"/>
          <w:b/>
          <w:sz w:val="24"/>
          <w:szCs w:val="24"/>
        </w:rPr>
        <w:t>Consultoría e Ingeniería de Colombia</w:t>
      </w:r>
      <w:r w:rsidRPr="00A40BC7">
        <w:rPr>
          <w:rFonts w:ascii="Arial" w:hAnsi="Arial" w:cs="Arial"/>
          <w:sz w:val="24"/>
          <w:szCs w:val="24"/>
        </w:rPr>
        <w:t xml:space="preserve">, </w:t>
      </w: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hAnsi="Arial" w:cs="Arial"/>
          <w:sz w:val="24"/>
          <w:szCs w:val="24"/>
        </w:rPr>
        <w:t>, una empresa especializada en</w:t>
      </w:r>
      <w:r w:rsidRPr="00A40BC7">
        <w:rPr>
          <w:rFonts w:ascii="Arial" w:eastAsia="Times New Roman" w:hAnsi="Arial" w:cs="Arial"/>
          <w:color w:val="333333"/>
          <w:sz w:val="24"/>
          <w:szCs w:val="24"/>
          <w:lang w:eastAsia="es-CO"/>
        </w:rPr>
        <w:t xml:space="preserve"> diseño de redes eléctricas para grandes superficies, industria, edificios gubernamentales e institucionales y proyectos especiales.</w:t>
      </w: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Ofrecemos un portafolio completo de ingeniería de detalle dentro de las especialidades de ingeniería eléctrica, telecomunicaciones, iluminación profesional interior y exterior, sistemas de seguridad, control, automatización y uso eficiente de energía.</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compañía va más allá del diseño, ponemos a su disposición nuestra experiencia y conocimientos para crear proyectos eficientes, rentables y novedosos para convertimos en su consultor de confianza.   </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Contamos con un equipo humano dinámico y comprometido para responder a los retos y necesidades de cualquier proyecto, aplicando software especializado y procedimientos de calidad en perfecto acuerdo con las normas técnicas.</w:t>
      </w: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Para dar solidez a nuestras propuestas técnicas, hemos establecido alianzas estratégicas con importantes empresas relacionadas con las áreas de equipos de media y baja tensión, protecciones, sistemas de puesta a tierra y protección contra descargas atmosféricas, buses de barras, medida concentrada entre otras.</w:t>
      </w:r>
    </w:p>
    <w:p w:rsidR="00CC0494" w:rsidRDefault="00CC0494" w:rsidP="00CC0494">
      <w:pPr>
        <w:spacing w:after="0" w:line="240" w:lineRule="auto"/>
        <w:jc w:val="both"/>
        <w:rPr>
          <w:rFonts w:ascii="Arial" w:eastAsia="Times New Roman" w:hAnsi="Arial" w:cs="Arial"/>
          <w:b/>
          <w:color w:val="333333"/>
          <w:sz w:val="24"/>
          <w:szCs w:val="24"/>
          <w:lang w:eastAsia="es-CO"/>
        </w:rPr>
      </w:pPr>
    </w:p>
    <w:p w:rsidR="000C21EF" w:rsidRDefault="000C21EF">
      <w:pPr>
        <w:rPr>
          <w:rFonts w:ascii="Arial" w:eastAsia="Times New Roman" w:hAnsi="Arial" w:cs="Arial"/>
          <w:b/>
          <w:color w:val="333333"/>
          <w:sz w:val="24"/>
          <w:szCs w:val="24"/>
          <w:lang w:eastAsia="es-CO"/>
        </w:rPr>
      </w:pPr>
      <w:r>
        <w:rPr>
          <w:rFonts w:ascii="Arial" w:eastAsia="Times New Roman" w:hAnsi="Arial" w:cs="Arial"/>
          <w:b/>
          <w:color w:val="333333"/>
          <w:sz w:val="24"/>
          <w:szCs w:val="24"/>
          <w:lang w:eastAsia="es-CO"/>
        </w:rPr>
        <w:br w:type="page"/>
      </w:r>
    </w:p>
    <w:p w:rsidR="00D3725A" w:rsidRDefault="00D3725A" w:rsidP="00CC0494">
      <w:pPr>
        <w:spacing w:after="0" w:line="240" w:lineRule="auto"/>
        <w:jc w:val="both"/>
        <w:rPr>
          <w:rFonts w:ascii="Arial" w:eastAsia="Times New Roman" w:hAnsi="Arial" w:cs="Arial"/>
          <w:b/>
          <w:color w:val="333333"/>
          <w:sz w:val="24"/>
          <w:szCs w:val="24"/>
          <w:lang w:eastAsia="es-CO"/>
        </w:rPr>
      </w:pPr>
      <w:r w:rsidRPr="00A40BC7">
        <w:rPr>
          <w:rFonts w:ascii="Arial" w:eastAsia="Times New Roman" w:hAnsi="Arial" w:cs="Arial"/>
          <w:b/>
          <w:color w:val="333333"/>
          <w:sz w:val="24"/>
          <w:szCs w:val="24"/>
          <w:lang w:eastAsia="es-CO"/>
        </w:rPr>
        <w:lastRenderedPageBreak/>
        <w:t>Nuestra historia</w:t>
      </w:r>
    </w:p>
    <w:p w:rsidR="00CC0494" w:rsidRPr="00A40BC7" w:rsidRDefault="00CC0494" w:rsidP="00CC0494">
      <w:pPr>
        <w:spacing w:after="0" w:line="240" w:lineRule="auto"/>
        <w:jc w:val="both"/>
        <w:rPr>
          <w:rFonts w:ascii="Arial" w:eastAsia="Times New Roman" w:hAnsi="Arial" w:cs="Arial"/>
          <w:b/>
          <w:color w:val="333333"/>
          <w:sz w:val="24"/>
          <w:szCs w:val="24"/>
          <w:lang w:eastAsia="es-CO"/>
        </w:rPr>
      </w:pP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eastAsia="Times New Roman" w:hAnsi="Arial" w:cs="Arial"/>
          <w:color w:val="333333"/>
          <w:sz w:val="24"/>
          <w:szCs w:val="24"/>
          <w:lang w:eastAsia="es-CO"/>
        </w:rPr>
        <w:t>, es una empresa creada en el año 2012 en el seno de tres compañías de ingeniería de larga trayectoria profesional y reconocidas en el mercado de la ingeniería a nivel nacional, por su aporte en el desarrollo de proyectos en obras públicas, infraestructura vial, industria, comercio y desarrollo urbanístico: ELECTRODISEÑOS, MGM y MYG.</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La idea germinal de conformación de COL IN COL tiene su antecedente en la labor de consultoría y diseño que venía desempeñando el departamento de diseños de MGM Ingeniería y Proyectos desde hace más de diez años, en donde se trabajaron importantes proyectos tales como las instalaciones eléctricas del Patio Garaje de Transmilenio de la Calle 26, la estación intermedia de Transmilenio de la calle 6 con carrera 10, estaciones sencillas de Transmilenio de la fase III en la carrera 10 y la calle 6, redes eléctricas Ruta del Sol Tramo del Consorcio Vial Helios entre otros, una vez constituidos como empresa independiente hemos participado en proyectos tales como redes eléctricas de los centros comerciales Alcaraván en Yopal, Gran Plaza Cartago en Valle del Cauca, Gran Plaza Ipiales, SENA Centro para la Construcción y la Madera sede Casuca, Transmicable Bogotá, BD Bacatá, Fundación Hospital La Misericordia - HOMI, Teatro Colón Etapa II, Basílica Menor del Voto Nacional, Universidad Nacional sede Tumaco, Central Cervecera de Colombia de Sesquilé, infraestructura eléctrica y alumbrado público vía Bogotá Girardot de la Concesión Sabana Occidente, </w:t>
      </w:r>
      <w:r>
        <w:rPr>
          <w:rFonts w:ascii="Arial" w:eastAsia="Times New Roman" w:hAnsi="Arial" w:cs="Arial"/>
          <w:color w:val="333333"/>
          <w:sz w:val="24"/>
          <w:szCs w:val="24"/>
          <w:lang w:eastAsia="es-CO"/>
        </w:rPr>
        <w:t xml:space="preserve">Transmicable </w:t>
      </w:r>
      <w:r w:rsidRPr="00A40BC7">
        <w:rPr>
          <w:rFonts w:ascii="Arial" w:eastAsia="Times New Roman" w:hAnsi="Arial" w:cs="Arial"/>
          <w:color w:val="333333"/>
          <w:sz w:val="24"/>
          <w:szCs w:val="24"/>
          <w:lang w:eastAsia="es-CO"/>
        </w:rPr>
        <w:t>entre otros.</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empresa aparece en un importante momento para el desarrollo del país originado por la apertura económica y los tratados de libre comercio, por lo cual somos una respuesta a la ascendente demanda en infraestructura física y tecnológica requerida para el crecimiento de nuestro país. </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Inicialmente orientados a satisfacer las necesidades de proyectos de consultoría y diseño eléctrico para clientes pertenecientes a nuestras tres empresas fundadoras, la meta es consolidar un mercado propio e integrar nuevos clientes directamente ligados a nuestra firma para consolidarnos como una de las empresas líder del sector.</w:t>
      </w:r>
    </w:p>
    <w:p w:rsidR="00D3725A"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Estamos atentos para entrar a formar parte de sus proyectos y marcar la diferencia.</w:t>
      </w:r>
    </w:p>
    <w:p w:rsidR="003724F1" w:rsidRDefault="003724F1">
      <w:pPr>
        <w:rPr>
          <w:rFonts w:ascii="Arial" w:eastAsia="Times New Roman" w:hAnsi="Arial" w:cs="Arial"/>
          <w:color w:val="333333"/>
          <w:sz w:val="24"/>
          <w:szCs w:val="24"/>
          <w:lang w:eastAsia="es-CO"/>
        </w:rPr>
      </w:pPr>
      <w:r>
        <w:rPr>
          <w:rFonts w:ascii="Arial" w:eastAsia="Times New Roman" w:hAnsi="Arial" w:cs="Arial"/>
          <w:color w:val="333333"/>
          <w:sz w:val="24"/>
          <w:szCs w:val="24"/>
          <w:lang w:eastAsia="es-CO"/>
        </w:rPr>
        <w:br w:type="page"/>
      </w:r>
    </w:p>
    <w:p w:rsidR="00D3725A" w:rsidRPr="00595A18" w:rsidRDefault="00ED019D" w:rsidP="00A4088A">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CARACTERISTICAS DEL PROYECTO</w:t>
      </w:r>
    </w:p>
    <w:p w:rsidR="00D3725A" w:rsidRDefault="00D3725A" w:rsidP="00AD1651">
      <w:pPr>
        <w:pStyle w:val="Sinespaciado"/>
        <w:jc w:val="both"/>
        <w:rPr>
          <w:rFonts w:ascii="Arial" w:hAnsi="Arial" w:cs="Arial"/>
          <w:b/>
          <w:sz w:val="24"/>
          <w:szCs w:val="24"/>
        </w:rPr>
      </w:pPr>
    </w:p>
    <w:p w:rsidR="00F01698" w:rsidRPr="007D4405" w:rsidRDefault="007D4405" w:rsidP="00FC4E8C">
      <w:pPr>
        <w:autoSpaceDE w:val="0"/>
        <w:autoSpaceDN w:val="0"/>
        <w:adjustRightInd w:val="0"/>
        <w:spacing w:after="0" w:line="240" w:lineRule="auto"/>
        <w:jc w:val="both"/>
        <w:rPr>
          <w:rFonts w:ascii="Arial" w:eastAsia="Times New Roman" w:hAnsi="Arial" w:cs="Arial"/>
          <w:color w:val="333333"/>
          <w:sz w:val="24"/>
          <w:szCs w:val="24"/>
          <w:lang w:eastAsia="es-CO"/>
        </w:rPr>
      </w:pPr>
      <w:r w:rsidRPr="007D4405">
        <w:rPr>
          <w:rFonts w:ascii="Arial" w:eastAsia="Times New Roman" w:hAnsi="Arial" w:cs="Arial"/>
          <w:color w:val="333333"/>
          <w:sz w:val="24"/>
          <w:szCs w:val="24"/>
          <w:lang w:eastAsia="es-CO"/>
        </w:rPr>
        <w:t>Los</w:t>
      </w:r>
      <w:r w:rsidR="00176B82" w:rsidRPr="007D4405">
        <w:rPr>
          <w:rFonts w:ascii="Arial" w:eastAsia="Times New Roman" w:hAnsi="Arial" w:cs="Arial"/>
          <w:color w:val="333333"/>
          <w:sz w:val="24"/>
          <w:szCs w:val="24"/>
          <w:lang w:eastAsia="es-CO"/>
        </w:rPr>
        <w:t xml:space="preserve"> p</w:t>
      </w:r>
      <w:r w:rsidR="00C554E3" w:rsidRPr="007D4405">
        <w:rPr>
          <w:rFonts w:ascii="Arial" w:eastAsia="Times New Roman" w:hAnsi="Arial" w:cs="Arial"/>
          <w:color w:val="333333"/>
          <w:sz w:val="24"/>
          <w:szCs w:val="24"/>
          <w:lang w:eastAsia="es-CO"/>
        </w:rPr>
        <w:t>arámetros informados por</w:t>
      </w:r>
      <w:r w:rsidR="00F01698" w:rsidRPr="007D4405">
        <w:rPr>
          <w:rFonts w:ascii="Arial" w:eastAsia="Times New Roman" w:hAnsi="Arial" w:cs="Arial"/>
          <w:color w:val="333333"/>
          <w:sz w:val="24"/>
          <w:szCs w:val="24"/>
          <w:lang w:eastAsia="es-CO"/>
        </w:rPr>
        <w:t xml:space="preserve"> </w:t>
      </w:r>
      <w:r w:rsidR="00176B82" w:rsidRPr="007D4405">
        <w:rPr>
          <w:rFonts w:ascii="Arial" w:eastAsia="Times New Roman" w:hAnsi="Arial" w:cs="Arial"/>
          <w:color w:val="333333"/>
          <w:sz w:val="24"/>
          <w:szCs w:val="24"/>
          <w:lang w:eastAsia="es-CO"/>
        </w:rPr>
        <w:t xml:space="preserve">ustedes </w:t>
      </w:r>
      <w:r w:rsidRPr="007D4405">
        <w:rPr>
          <w:rFonts w:ascii="Arial" w:eastAsia="Times New Roman" w:hAnsi="Arial" w:cs="Arial"/>
          <w:color w:val="333333"/>
          <w:sz w:val="24"/>
          <w:szCs w:val="24"/>
          <w:lang w:eastAsia="es-CO"/>
        </w:rPr>
        <w:t xml:space="preserve">para la elaboración de la oferta se resumen </w:t>
      </w:r>
      <w:r w:rsidR="00176B82" w:rsidRPr="007D4405">
        <w:rPr>
          <w:rFonts w:ascii="Arial" w:eastAsia="Times New Roman" w:hAnsi="Arial" w:cs="Arial"/>
          <w:color w:val="333333"/>
          <w:sz w:val="24"/>
          <w:szCs w:val="24"/>
          <w:lang w:eastAsia="es-CO"/>
        </w:rPr>
        <w:t>a continuación</w:t>
      </w:r>
      <w:r w:rsidR="00F01698" w:rsidRPr="007D4405">
        <w:rPr>
          <w:rFonts w:ascii="Arial" w:eastAsia="Times New Roman" w:hAnsi="Arial" w:cs="Arial"/>
          <w:color w:val="333333"/>
          <w:sz w:val="24"/>
          <w:szCs w:val="24"/>
          <w:lang w:eastAsia="es-CO"/>
        </w:rPr>
        <w:t>:</w:t>
      </w:r>
    </w:p>
    <w:p w:rsidR="00F01698" w:rsidRDefault="00F01698" w:rsidP="00FC4E8C">
      <w:pPr>
        <w:autoSpaceDE w:val="0"/>
        <w:autoSpaceDN w:val="0"/>
        <w:adjustRightInd w:val="0"/>
        <w:spacing w:after="0" w:line="240" w:lineRule="auto"/>
        <w:jc w:val="both"/>
        <w:rPr>
          <w:rFonts w:ascii="Arial" w:hAnsi="Arial" w:cs="Arial"/>
          <w:sz w:val="24"/>
          <w:szCs w:val="24"/>
        </w:rPr>
      </w:pPr>
    </w:p>
    <w:p w:rsidR="003F06E6" w:rsidRPr="003F06E6" w:rsidRDefault="003F06E6" w:rsidP="003F06E6">
      <w:pPr>
        <w:spacing w:after="0" w:line="240" w:lineRule="auto"/>
        <w:rPr>
          <w:rFonts w:ascii="Arial" w:hAnsi="Arial" w:cs="Arial"/>
          <w:sz w:val="24"/>
          <w:szCs w:val="24"/>
        </w:rPr>
      </w:pPr>
      <w:r w:rsidRPr="003F06E6">
        <w:rPr>
          <w:rFonts w:ascii="Arial" w:hAnsi="Arial" w:cs="Arial"/>
          <w:sz w:val="24"/>
          <w:szCs w:val="24"/>
        </w:rPr>
        <w:t>Ubicación:</w:t>
      </w:r>
      <w:r w:rsidRPr="003F06E6">
        <w:rPr>
          <w:rFonts w:ascii="Arial" w:hAnsi="Arial" w:cs="Arial"/>
          <w:noProof/>
          <w:sz w:val="24"/>
          <w:szCs w:val="24"/>
        </w:rPr>
        <w:t xml:space="preserve"> </w:t>
      </w:r>
      <w:r>
        <w:rPr>
          <w:rFonts w:ascii="Arial" w:hAnsi="Arial" w:cs="Arial"/>
          <w:noProof/>
          <w:sz w:val="24"/>
          <w:szCs w:val="24"/>
        </w:rPr>
        <w:tab/>
      </w:r>
      <w:r>
        <w:rPr>
          <w:rFonts w:ascii="Arial" w:hAnsi="Arial" w:cs="Arial"/>
          <w:noProof/>
          <w:sz w:val="24"/>
          <w:szCs w:val="24"/>
        </w:rPr>
        <w:tab/>
      </w:r>
      <w:r w:rsidRPr="003F06E6">
        <w:rPr>
          <w:rFonts w:ascii="Arial" w:hAnsi="Arial" w:cs="Arial"/>
          <w:noProof/>
          <w:sz w:val="24"/>
          <w:szCs w:val="24"/>
        </w:rPr>
        <w:fldChar w:fldCharType="begin"/>
      </w:r>
      <w:r w:rsidRPr="003F06E6">
        <w:rPr>
          <w:rFonts w:ascii="Arial" w:hAnsi="Arial" w:cs="Arial"/>
          <w:noProof/>
          <w:sz w:val="24"/>
          <w:szCs w:val="24"/>
        </w:rPr>
        <w:instrText xml:space="preserve"> FILLIN  "Insertar ubicación del proyecto" \d Bogotá  \* MERGEFORMAT </w:instrText>
      </w:r>
      <w:r w:rsidRPr="003F06E6">
        <w:rPr>
          <w:rFonts w:ascii="Arial" w:hAnsi="Arial" w:cs="Arial"/>
          <w:noProof/>
          <w:sz w:val="24"/>
          <w:szCs w:val="24"/>
        </w:rPr>
        <w:fldChar w:fldCharType="separate"/>
      </w:r>
      <w:r w:rsidR="00B21DBC">
        <w:rPr>
          <w:rFonts w:ascii="Arial" w:hAnsi="Arial" w:cs="Arial"/>
          <w:noProof/>
          <w:sz w:val="24"/>
          <w:szCs w:val="24"/>
        </w:rPr>
        <w:t>Nilo, Cundinamarca</w:t>
      </w:r>
      <w:r w:rsidRPr="003F06E6">
        <w:rPr>
          <w:rFonts w:ascii="Arial" w:hAnsi="Arial" w:cs="Arial"/>
          <w:noProof/>
          <w:sz w:val="24"/>
          <w:szCs w:val="24"/>
        </w:rPr>
        <w:fldChar w:fldCharType="end"/>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Tipo de proyecto:</w:t>
      </w:r>
      <w:r w:rsidR="003F06E6" w:rsidRPr="003F06E6">
        <w:rPr>
          <w:rFonts w:ascii="Arial" w:hAnsi="Arial" w:cs="Arial"/>
          <w:sz w:val="24"/>
          <w:szCs w:val="24"/>
        </w:rPr>
        <w:t xml:space="preserve"> </w:t>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tipo de proyecto" \d Vivienda  \* MERGEFORMAT </w:instrText>
      </w:r>
      <w:r w:rsidR="003F06E6" w:rsidRPr="003F06E6">
        <w:rPr>
          <w:rFonts w:ascii="Arial" w:hAnsi="Arial" w:cs="Arial"/>
          <w:noProof/>
          <w:sz w:val="24"/>
          <w:szCs w:val="24"/>
        </w:rPr>
        <w:fldChar w:fldCharType="separate"/>
      </w:r>
      <w:r w:rsidR="00B21DBC">
        <w:rPr>
          <w:rFonts w:ascii="Arial" w:hAnsi="Arial" w:cs="Arial"/>
          <w:noProof/>
          <w:sz w:val="24"/>
          <w:szCs w:val="24"/>
        </w:rPr>
        <w:t>Industrial</w:t>
      </w:r>
      <w:r w:rsidR="003F06E6" w:rsidRPr="003F06E6">
        <w:rPr>
          <w:rFonts w:ascii="Arial" w:hAnsi="Arial" w:cs="Arial"/>
          <w:noProof/>
          <w:sz w:val="24"/>
          <w:szCs w:val="24"/>
        </w:rPr>
        <w:fldChar w:fldCharType="end"/>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Área:</w:t>
      </w:r>
      <w:r w:rsidR="003F06E6" w:rsidRPr="003F06E6">
        <w:rPr>
          <w:rFonts w:ascii="Arial" w:hAnsi="Arial" w:cs="Arial"/>
          <w:sz w:val="24"/>
          <w:szCs w:val="24"/>
        </w:rPr>
        <w:t xml:space="preserve"> </w:t>
      </w:r>
      <w:r w:rsidR="003F06E6">
        <w:rPr>
          <w:rFonts w:ascii="Arial" w:hAnsi="Arial" w:cs="Arial"/>
          <w:sz w:val="24"/>
          <w:szCs w:val="24"/>
        </w:rPr>
        <w:tab/>
      </w:r>
      <w:r w:rsidR="003F06E6">
        <w:rPr>
          <w:rFonts w:ascii="Arial" w:hAnsi="Arial" w:cs="Arial"/>
          <w:sz w:val="24"/>
          <w:szCs w:val="24"/>
        </w:rPr>
        <w:tab/>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área del proyecto" \d 00000  \* MERGEFORMAT </w:instrText>
      </w:r>
      <w:r w:rsidR="003F06E6" w:rsidRPr="003F06E6">
        <w:rPr>
          <w:rFonts w:ascii="Arial" w:hAnsi="Arial" w:cs="Arial"/>
          <w:noProof/>
          <w:sz w:val="24"/>
          <w:szCs w:val="24"/>
        </w:rPr>
        <w:fldChar w:fldCharType="separate"/>
      </w:r>
      <w:r w:rsidR="00B21DBC">
        <w:rPr>
          <w:rFonts w:ascii="Arial" w:hAnsi="Arial" w:cs="Arial"/>
          <w:noProof/>
          <w:sz w:val="24"/>
          <w:szCs w:val="24"/>
        </w:rPr>
        <w:t>38000 m2 cielo abierto, 200 m2 construidos</w:t>
      </w:r>
      <w:r w:rsidR="003F06E6" w:rsidRPr="003F06E6">
        <w:rPr>
          <w:rFonts w:ascii="Arial" w:hAnsi="Arial" w:cs="Arial"/>
          <w:noProof/>
          <w:sz w:val="24"/>
          <w:szCs w:val="24"/>
        </w:rPr>
        <w:fldChar w:fldCharType="end"/>
      </w:r>
      <w:r w:rsidR="003F06E6" w:rsidRPr="003F06E6">
        <w:rPr>
          <w:rFonts w:ascii="Arial" w:hAnsi="Arial" w:cs="Arial"/>
          <w:noProof/>
          <w:sz w:val="24"/>
          <w:szCs w:val="24"/>
        </w:rPr>
        <w:t xml:space="preserve"> m</w:t>
      </w:r>
      <w:r w:rsidR="003F06E6" w:rsidRPr="003F06E6">
        <w:rPr>
          <w:rFonts w:ascii="Arial" w:hAnsi="Arial" w:cs="Arial"/>
          <w:noProof/>
          <w:sz w:val="24"/>
          <w:szCs w:val="24"/>
          <w:vertAlign w:val="superscript"/>
        </w:rPr>
        <w:t>2</w:t>
      </w:r>
    </w:p>
    <w:p w:rsidR="00F01698" w:rsidRPr="003F06E6" w:rsidRDefault="00F01698" w:rsidP="00FC4E8C">
      <w:pPr>
        <w:autoSpaceDE w:val="0"/>
        <w:autoSpaceDN w:val="0"/>
        <w:adjustRightInd w:val="0"/>
        <w:spacing w:after="0" w:line="240" w:lineRule="auto"/>
        <w:jc w:val="both"/>
        <w:rPr>
          <w:rFonts w:ascii="Arial" w:hAnsi="Arial" w:cs="Arial"/>
          <w:sz w:val="24"/>
          <w:szCs w:val="24"/>
        </w:rPr>
      </w:pPr>
    </w:p>
    <w:p w:rsidR="00ED019D" w:rsidRDefault="00F01698" w:rsidP="00FC4E8C">
      <w:pPr>
        <w:autoSpaceDE w:val="0"/>
        <w:autoSpaceDN w:val="0"/>
        <w:adjustRightInd w:val="0"/>
        <w:spacing w:after="0" w:line="240" w:lineRule="auto"/>
        <w:jc w:val="both"/>
        <w:rPr>
          <w:rFonts w:ascii="Arial" w:hAnsi="Arial" w:cs="Arial"/>
          <w:sz w:val="24"/>
          <w:szCs w:val="24"/>
        </w:rPr>
      </w:pPr>
      <w:r w:rsidRPr="003F06E6">
        <w:rPr>
          <w:rFonts w:ascii="Arial" w:hAnsi="Arial" w:cs="Arial"/>
          <w:sz w:val="24"/>
          <w:szCs w:val="24"/>
        </w:rPr>
        <w:t>Descripción:</w:t>
      </w:r>
      <w:r w:rsidR="005573C6">
        <w:rPr>
          <w:rFonts w:ascii="Arial" w:hAnsi="Arial" w:cs="Arial"/>
          <w:sz w:val="24"/>
          <w:szCs w:val="24"/>
        </w:rPr>
        <w:t xml:space="preserve"> 2,3 MVA, 34,5 kV/208/380/400/440 V</w:t>
      </w:r>
    </w:p>
    <w:p w:rsidR="005573C6" w:rsidRDefault="005573C6" w:rsidP="00FC4E8C">
      <w:pPr>
        <w:autoSpaceDE w:val="0"/>
        <w:autoSpaceDN w:val="0"/>
        <w:adjustRightInd w:val="0"/>
        <w:spacing w:after="0" w:line="240" w:lineRule="auto"/>
        <w:jc w:val="both"/>
        <w:rPr>
          <w:rFonts w:ascii="Arial" w:hAnsi="Arial" w:cs="Arial"/>
          <w:sz w:val="24"/>
          <w:szCs w:val="24"/>
        </w:rPr>
      </w:pPr>
    </w:p>
    <w:p w:rsidR="005573C6" w:rsidRDefault="005573C6" w:rsidP="003443FA">
      <w:pPr>
        <w:autoSpaceDE w:val="0"/>
        <w:autoSpaceDN w:val="0"/>
        <w:adjustRightInd w:val="0"/>
        <w:spacing w:after="0" w:line="240" w:lineRule="auto"/>
        <w:rPr>
          <w:rFonts w:ascii="Arial" w:hAnsi="Arial" w:cs="Arial"/>
          <w:sz w:val="24"/>
          <w:szCs w:val="24"/>
        </w:rPr>
      </w:pPr>
      <w:r>
        <w:rPr>
          <w:noProof/>
          <w:lang w:eastAsia="es-CO"/>
        </w:rPr>
        <w:drawing>
          <wp:inline distT="0" distB="0" distL="0" distR="0" wp14:anchorId="537317E1" wp14:editId="113A0FB1">
            <wp:extent cx="5612130" cy="3915410"/>
            <wp:effectExtent l="0" t="0" r="762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3915410"/>
                    </a:xfrm>
                    <a:prstGeom prst="rect">
                      <a:avLst/>
                    </a:prstGeom>
                  </pic:spPr>
                </pic:pic>
              </a:graphicData>
            </a:graphic>
          </wp:inline>
        </w:drawing>
      </w:r>
    </w:p>
    <w:p w:rsidR="005573C6" w:rsidRDefault="005573C6" w:rsidP="00FC4E8C">
      <w:pPr>
        <w:autoSpaceDE w:val="0"/>
        <w:autoSpaceDN w:val="0"/>
        <w:adjustRightInd w:val="0"/>
        <w:spacing w:after="0" w:line="240" w:lineRule="auto"/>
        <w:jc w:val="both"/>
        <w:rPr>
          <w:rFonts w:ascii="Arial" w:hAnsi="Arial" w:cs="Arial"/>
          <w:sz w:val="24"/>
          <w:szCs w:val="24"/>
        </w:rPr>
      </w:pPr>
    </w:p>
    <w:p w:rsidR="005573C6" w:rsidRDefault="005573C6" w:rsidP="00FC4E8C">
      <w:pPr>
        <w:autoSpaceDE w:val="0"/>
        <w:autoSpaceDN w:val="0"/>
        <w:adjustRightInd w:val="0"/>
        <w:spacing w:after="0" w:line="240" w:lineRule="auto"/>
        <w:jc w:val="both"/>
        <w:rPr>
          <w:rFonts w:ascii="Arial" w:hAnsi="Arial" w:cs="Arial"/>
          <w:sz w:val="24"/>
          <w:szCs w:val="24"/>
        </w:rPr>
      </w:pPr>
    </w:p>
    <w:p w:rsidR="00ED019D" w:rsidRDefault="00ED019D">
      <w:pPr>
        <w:rPr>
          <w:rFonts w:ascii="Arial" w:hAnsi="Arial" w:cs="Arial"/>
          <w:sz w:val="24"/>
          <w:szCs w:val="24"/>
        </w:rPr>
      </w:pPr>
      <w:r>
        <w:rPr>
          <w:rFonts w:ascii="Arial" w:hAnsi="Arial" w:cs="Arial"/>
          <w:sz w:val="24"/>
          <w:szCs w:val="24"/>
        </w:rPr>
        <w:br w:type="page"/>
      </w:r>
    </w:p>
    <w:p w:rsidR="00ED019D" w:rsidRPr="00595A18" w:rsidRDefault="00ED019D" w:rsidP="00A4088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lastRenderedPageBreak/>
        <w:t xml:space="preserve">ALCANCE DE LA PROPUESTA </w:t>
      </w:r>
    </w:p>
    <w:p w:rsidR="00ED019D" w:rsidRPr="00595A18" w:rsidRDefault="00ED019D" w:rsidP="00FC4E8C">
      <w:pPr>
        <w:autoSpaceDE w:val="0"/>
        <w:autoSpaceDN w:val="0"/>
        <w:adjustRightInd w:val="0"/>
        <w:spacing w:after="0" w:line="240" w:lineRule="auto"/>
        <w:jc w:val="both"/>
        <w:rPr>
          <w:rFonts w:ascii="Arial" w:hAnsi="Arial" w:cs="Arial"/>
          <w:sz w:val="24"/>
          <w:szCs w:val="24"/>
        </w:rPr>
      </w:pPr>
    </w:p>
    <w:p w:rsidR="00D3725A" w:rsidRDefault="00ED019D" w:rsidP="00AD1651">
      <w:pPr>
        <w:pStyle w:val="Sinespaciado"/>
        <w:jc w:val="both"/>
        <w:rPr>
          <w:rFonts w:ascii="Arial" w:hAnsi="Arial" w:cs="Arial"/>
          <w:sz w:val="24"/>
          <w:szCs w:val="24"/>
        </w:rPr>
      </w:pPr>
      <w:r w:rsidRPr="00595A18">
        <w:rPr>
          <w:rFonts w:ascii="Arial" w:hAnsi="Arial" w:cs="Arial"/>
          <w:sz w:val="24"/>
          <w:szCs w:val="24"/>
        </w:rPr>
        <w:t>Atendiendo su gentil solicitud</w:t>
      </w:r>
      <w:r>
        <w:rPr>
          <w:rFonts w:ascii="Arial" w:hAnsi="Arial" w:cs="Arial"/>
          <w:sz w:val="24"/>
          <w:szCs w:val="24"/>
        </w:rPr>
        <w:t xml:space="preserve"> y teniendo en cuenta la información suministrada por ustedes,</w:t>
      </w:r>
      <w:r w:rsidRPr="00595A18">
        <w:rPr>
          <w:rFonts w:ascii="Arial" w:hAnsi="Arial" w:cs="Arial"/>
          <w:sz w:val="24"/>
          <w:szCs w:val="24"/>
        </w:rPr>
        <w:t xml:space="preserve"> presentamos nuestra propuesta técnica y económica </w:t>
      </w:r>
      <w:r>
        <w:rPr>
          <w:rFonts w:ascii="Arial" w:hAnsi="Arial" w:cs="Arial"/>
          <w:sz w:val="24"/>
          <w:szCs w:val="24"/>
        </w:rPr>
        <w:t xml:space="preserve">de estudios y diseños que incluye los elementos </w:t>
      </w:r>
      <w:r w:rsidR="00D3725A" w:rsidRPr="00595A18">
        <w:rPr>
          <w:rFonts w:ascii="Arial" w:hAnsi="Arial" w:cs="Arial"/>
          <w:sz w:val="24"/>
          <w:szCs w:val="24"/>
        </w:rPr>
        <w:t>listados a continuación:</w:t>
      </w:r>
    </w:p>
    <w:p w:rsidR="00AA486A" w:rsidRDefault="00AA486A" w:rsidP="00AD1651">
      <w:pPr>
        <w:pStyle w:val="Sinespaciado"/>
        <w:jc w:val="both"/>
        <w:rPr>
          <w:rFonts w:ascii="Arial" w:hAnsi="Arial" w:cs="Arial"/>
          <w:sz w:val="24"/>
          <w:szCs w:val="24"/>
        </w:rPr>
      </w:pPr>
    </w:p>
    <w:p w:rsidR="00AA486A" w:rsidRDefault="00AA486A" w:rsidP="00AD1651">
      <w:pPr>
        <w:pStyle w:val="Sinespaciado"/>
        <w:jc w:val="both"/>
        <w:rPr>
          <w:rFonts w:ascii="Arial" w:hAnsi="Arial" w:cs="Arial"/>
          <w:sz w:val="24"/>
          <w:szCs w:val="24"/>
        </w:rPr>
      </w:pPr>
      <w:r>
        <w:rPr>
          <w:rFonts w:ascii="Arial" w:hAnsi="Arial" w:cs="Arial"/>
          <w:sz w:val="24"/>
          <w:szCs w:val="24"/>
        </w:rPr>
        <w:t>Ingeniería conceptual:</w:t>
      </w:r>
    </w:p>
    <w:p w:rsidR="00AA486A" w:rsidRDefault="00AA486A" w:rsidP="00AD1651">
      <w:pPr>
        <w:pStyle w:val="Sinespaciado"/>
        <w:jc w:val="both"/>
        <w:rPr>
          <w:rFonts w:ascii="Arial" w:hAnsi="Arial" w:cs="Arial"/>
          <w:sz w:val="24"/>
          <w:szCs w:val="24"/>
        </w:rPr>
      </w:pPr>
    </w:p>
    <w:p w:rsidR="00AA486A" w:rsidRDefault="00AA486A" w:rsidP="00AA486A">
      <w:pPr>
        <w:pStyle w:val="Sinespaciado"/>
        <w:numPr>
          <w:ilvl w:val="0"/>
          <w:numId w:val="23"/>
        </w:numPr>
        <w:jc w:val="both"/>
        <w:rPr>
          <w:rFonts w:ascii="Arial" w:hAnsi="Arial" w:cs="Arial"/>
          <w:sz w:val="24"/>
          <w:szCs w:val="24"/>
        </w:rPr>
      </w:pPr>
      <w:r>
        <w:rPr>
          <w:rFonts w:ascii="Arial" w:hAnsi="Arial" w:cs="Arial"/>
          <w:sz w:val="24"/>
          <w:szCs w:val="24"/>
        </w:rPr>
        <w:t>Cuadro estimado de cargas, utilizando factores según NEC para estim</w:t>
      </w:r>
      <w:r w:rsidR="007542E1">
        <w:rPr>
          <w:rFonts w:ascii="Arial" w:hAnsi="Arial" w:cs="Arial"/>
          <w:sz w:val="24"/>
          <w:szCs w:val="24"/>
        </w:rPr>
        <w:t>ar cargas de alumbrado y fuerza, y la información suministrada por cliente para cargas especiales.</w:t>
      </w:r>
    </w:p>
    <w:p w:rsidR="00AA486A" w:rsidRDefault="00AA486A" w:rsidP="00AA486A">
      <w:pPr>
        <w:pStyle w:val="Sinespaciado"/>
        <w:numPr>
          <w:ilvl w:val="0"/>
          <w:numId w:val="23"/>
        </w:numPr>
        <w:jc w:val="both"/>
        <w:rPr>
          <w:rFonts w:ascii="Arial" w:hAnsi="Arial" w:cs="Arial"/>
          <w:sz w:val="24"/>
          <w:szCs w:val="24"/>
        </w:rPr>
      </w:pPr>
      <w:r>
        <w:rPr>
          <w:rFonts w:ascii="Arial" w:hAnsi="Arial" w:cs="Arial"/>
          <w:sz w:val="24"/>
          <w:szCs w:val="24"/>
        </w:rPr>
        <w:t>Calculo de transformador.</w:t>
      </w:r>
    </w:p>
    <w:p w:rsidR="00AA486A" w:rsidRDefault="00AA486A" w:rsidP="00AA486A">
      <w:pPr>
        <w:pStyle w:val="Sinespaciado"/>
        <w:numPr>
          <w:ilvl w:val="0"/>
          <w:numId w:val="23"/>
        </w:numPr>
        <w:jc w:val="both"/>
        <w:rPr>
          <w:rFonts w:ascii="Arial" w:hAnsi="Arial" w:cs="Arial"/>
          <w:sz w:val="24"/>
          <w:szCs w:val="24"/>
        </w:rPr>
      </w:pPr>
      <w:r>
        <w:rPr>
          <w:rFonts w:ascii="Arial" w:hAnsi="Arial" w:cs="Arial"/>
          <w:sz w:val="24"/>
          <w:szCs w:val="24"/>
        </w:rPr>
        <w:t xml:space="preserve">Memoria de cálculo de circuitos </w:t>
      </w:r>
      <w:r w:rsidR="007542E1">
        <w:rPr>
          <w:rFonts w:ascii="Arial" w:hAnsi="Arial" w:cs="Arial"/>
          <w:sz w:val="24"/>
          <w:szCs w:val="24"/>
        </w:rPr>
        <w:t xml:space="preserve">en media y baja tensión </w:t>
      </w:r>
      <w:r>
        <w:rPr>
          <w:rFonts w:ascii="Arial" w:hAnsi="Arial" w:cs="Arial"/>
          <w:sz w:val="24"/>
          <w:szCs w:val="24"/>
        </w:rPr>
        <w:t>con selección de conductores, cálculo de regulación, cálculo de pérdidas, selección de canalizaciones, selección de protecciones.</w:t>
      </w:r>
    </w:p>
    <w:p w:rsidR="00AA486A" w:rsidRDefault="007542E1" w:rsidP="00AA486A">
      <w:pPr>
        <w:pStyle w:val="Sinespaciado"/>
        <w:numPr>
          <w:ilvl w:val="0"/>
          <w:numId w:val="23"/>
        </w:numPr>
        <w:jc w:val="both"/>
        <w:rPr>
          <w:rFonts w:ascii="Arial" w:hAnsi="Arial" w:cs="Arial"/>
          <w:sz w:val="24"/>
          <w:szCs w:val="24"/>
        </w:rPr>
      </w:pPr>
      <w:r>
        <w:rPr>
          <w:rFonts w:ascii="Arial" w:hAnsi="Arial" w:cs="Arial"/>
          <w:sz w:val="24"/>
          <w:szCs w:val="24"/>
        </w:rPr>
        <w:t>Estimación de c</w:t>
      </w:r>
      <w:r w:rsidR="00AA486A">
        <w:rPr>
          <w:rFonts w:ascii="Arial" w:hAnsi="Arial" w:cs="Arial"/>
          <w:sz w:val="24"/>
          <w:szCs w:val="24"/>
        </w:rPr>
        <w:t>antidades de obra</w:t>
      </w:r>
      <w:r>
        <w:rPr>
          <w:rFonts w:ascii="Arial" w:hAnsi="Arial" w:cs="Arial"/>
          <w:sz w:val="24"/>
          <w:szCs w:val="24"/>
        </w:rPr>
        <w:t xml:space="preserve"> para el proyecto</w:t>
      </w:r>
      <w:bookmarkStart w:id="0" w:name="_GoBack"/>
      <w:bookmarkEnd w:id="0"/>
      <w:r w:rsidR="00AA486A">
        <w:rPr>
          <w:rFonts w:ascii="Arial" w:hAnsi="Arial" w:cs="Arial"/>
          <w:sz w:val="24"/>
          <w:szCs w:val="24"/>
        </w:rPr>
        <w:t>.</w:t>
      </w:r>
    </w:p>
    <w:p w:rsidR="00AA486A" w:rsidRDefault="00AA486A" w:rsidP="00AA486A">
      <w:pPr>
        <w:pStyle w:val="Sinespaciado"/>
        <w:numPr>
          <w:ilvl w:val="0"/>
          <w:numId w:val="23"/>
        </w:numPr>
        <w:jc w:val="both"/>
        <w:rPr>
          <w:rFonts w:ascii="Arial" w:hAnsi="Arial" w:cs="Arial"/>
          <w:sz w:val="24"/>
          <w:szCs w:val="24"/>
        </w:rPr>
      </w:pPr>
      <w:r>
        <w:rPr>
          <w:rFonts w:ascii="Arial" w:hAnsi="Arial" w:cs="Arial"/>
          <w:sz w:val="24"/>
          <w:szCs w:val="24"/>
        </w:rPr>
        <w:t>Planos con trazados de acometida, circuitos alimentadores</w:t>
      </w:r>
      <w:r>
        <w:rPr>
          <w:rFonts w:ascii="Arial" w:hAnsi="Arial" w:cs="Arial"/>
          <w:sz w:val="24"/>
          <w:szCs w:val="24"/>
        </w:rPr>
        <w:t>,</w:t>
      </w:r>
      <w:r>
        <w:rPr>
          <w:rFonts w:ascii="Arial" w:hAnsi="Arial" w:cs="Arial"/>
          <w:sz w:val="24"/>
          <w:szCs w:val="24"/>
        </w:rPr>
        <w:t xml:space="preserve"> ramales</w:t>
      </w:r>
      <w:r>
        <w:rPr>
          <w:rFonts w:ascii="Arial" w:hAnsi="Arial" w:cs="Arial"/>
          <w:sz w:val="24"/>
          <w:szCs w:val="24"/>
        </w:rPr>
        <w:t xml:space="preserve"> y ubicación de equipos principales.</w:t>
      </w:r>
    </w:p>
    <w:p w:rsidR="00312FCC" w:rsidRDefault="00312FCC" w:rsidP="005E1DA4">
      <w:pPr>
        <w:pStyle w:val="Sinespaciado"/>
        <w:jc w:val="both"/>
        <w:rPr>
          <w:rFonts w:ascii="Arial" w:hAnsi="Arial" w:cs="Arial"/>
          <w:sz w:val="24"/>
          <w:szCs w:val="24"/>
        </w:rPr>
      </w:pPr>
    </w:p>
    <w:p w:rsidR="00D3725A" w:rsidRPr="00595A18" w:rsidRDefault="00D3725A" w:rsidP="00AA486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VALOR DE LA OFERTA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El valor total de la oferta es el siguiente:</w:t>
      </w:r>
    </w:p>
    <w:p w:rsidR="00D3725A" w:rsidRDefault="00D3725A" w:rsidP="00AD1651">
      <w:pPr>
        <w:pStyle w:val="Sinespaciado"/>
        <w:jc w:val="both"/>
        <w:rPr>
          <w:rFonts w:ascii="Arial" w:hAnsi="Arial" w:cs="Arial"/>
          <w:sz w:val="24"/>
          <w:szCs w:val="24"/>
        </w:rPr>
      </w:pPr>
    </w:p>
    <w:p w:rsidR="00180928" w:rsidRDefault="00AA486A" w:rsidP="005E1DA4">
      <w:pPr>
        <w:spacing w:after="0" w:line="240" w:lineRule="auto"/>
        <w:jc w:val="both"/>
        <w:rPr>
          <w:rFonts w:ascii="Arial" w:hAnsi="Arial" w:cs="Arial"/>
          <w:sz w:val="24"/>
          <w:szCs w:val="24"/>
        </w:rPr>
      </w:pPr>
      <w:r>
        <w:rPr>
          <w:rFonts w:ascii="Arial" w:hAnsi="Arial" w:cs="Arial"/>
          <w:noProof/>
          <w:sz w:val="24"/>
          <w:szCs w:val="24"/>
        </w:rPr>
        <w:t xml:space="preserve">DOS MILLONES DOSCIENTOS MIL PESOS </w:t>
      </w:r>
      <w:r w:rsidR="00B73CD6">
        <w:rPr>
          <w:rFonts w:ascii="Arial" w:hAnsi="Arial" w:cs="Arial"/>
          <w:noProof/>
          <w:sz w:val="24"/>
          <w:szCs w:val="24"/>
        </w:rPr>
        <w:t>(</w:t>
      </w:r>
      <w:r w:rsidR="0086319E" w:rsidRPr="0086319E">
        <w:rPr>
          <w:rFonts w:ascii="Arial" w:hAnsi="Arial" w:cs="Arial"/>
          <w:noProof/>
          <w:sz w:val="24"/>
          <w:szCs w:val="24"/>
        </w:rPr>
        <w:fldChar w:fldCharType="begin"/>
      </w:r>
      <w:r w:rsidR="0086319E" w:rsidRPr="0086319E">
        <w:rPr>
          <w:rFonts w:ascii="Arial" w:hAnsi="Arial" w:cs="Arial"/>
          <w:noProof/>
          <w:sz w:val="24"/>
          <w:szCs w:val="24"/>
        </w:rPr>
        <w:instrText xml:space="preserve"> FILLIN  "Insertar valor en números del proyecto" \d " $ 19.900.000 "  \* MERGEFORMAT </w:instrText>
      </w:r>
      <w:r w:rsidR="0086319E" w:rsidRPr="0086319E">
        <w:rPr>
          <w:rFonts w:ascii="Arial" w:hAnsi="Arial" w:cs="Arial"/>
          <w:noProof/>
          <w:sz w:val="24"/>
          <w:szCs w:val="24"/>
        </w:rPr>
        <w:fldChar w:fldCharType="separate"/>
      </w:r>
      <w:r w:rsidR="00B21DBC">
        <w:rPr>
          <w:rFonts w:ascii="Arial" w:hAnsi="Arial" w:cs="Arial"/>
          <w:noProof/>
          <w:sz w:val="24"/>
          <w:szCs w:val="24"/>
        </w:rPr>
        <w:t>$ 2</w:t>
      </w:r>
      <w:r>
        <w:rPr>
          <w:rFonts w:ascii="Arial" w:hAnsi="Arial" w:cs="Arial"/>
          <w:noProof/>
          <w:sz w:val="24"/>
          <w:szCs w:val="24"/>
        </w:rPr>
        <w:t>.2</w:t>
      </w:r>
      <w:r w:rsidR="00B21DBC">
        <w:rPr>
          <w:rFonts w:ascii="Arial" w:hAnsi="Arial" w:cs="Arial"/>
          <w:noProof/>
          <w:sz w:val="24"/>
          <w:szCs w:val="24"/>
        </w:rPr>
        <w:t>00.000</w:t>
      </w:r>
      <w:r w:rsidR="0086319E" w:rsidRPr="0086319E">
        <w:rPr>
          <w:rFonts w:ascii="Arial" w:hAnsi="Arial" w:cs="Arial"/>
          <w:noProof/>
          <w:sz w:val="24"/>
          <w:szCs w:val="24"/>
        </w:rPr>
        <w:fldChar w:fldCharType="end"/>
      </w:r>
      <w:r w:rsidR="0086319E" w:rsidRPr="0086319E">
        <w:rPr>
          <w:rFonts w:ascii="Arial" w:hAnsi="Arial" w:cs="Arial"/>
          <w:noProof/>
          <w:sz w:val="24"/>
          <w:szCs w:val="24"/>
        </w:rPr>
        <w:t>)</w:t>
      </w:r>
      <w:r w:rsidR="0086319E">
        <w:rPr>
          <w:rFonts w:ascii="Arial" w:hAnsi="Arial" w:cs="Arial"/>
          <w:b/>
          <w:noProof/>
          <w:sz w:val="24"/>
          <w:szCs w:val="24"/>
        </w:rPr>
        <w:t xml:space="preserve"> </w:t>
      </w:r>
      <w:r w:rsidR="0086319E" w:rsidRPr="00595A18">
        <w:rPr>
          <w:rFonts w:ascii="Arial" w:hAnsi="Arial" w:cs="Arial"/>
          <w:sz w:val="24"/>
          <w:szCs w:val="24"/>
        </w:rPr>
        <w:t>MÁS IVA.</w:t>
      </w:r>
    </w:p>
    <w:p w:rsidR="005E1DA4" w:rsidRDefault="005E1DA4" w:rsidP="005E1DA4">
      <w:pPr>
        <w:spacing w:after="0" w:line="240" w:lineRule="auto"/>
        <w:jc w:val="both"/>
        <w:rPr>
          <w:rFonts w:ascii="Arial" w:hAnsi="Arial" w:cs="Arial"/>
          <w:sz w:val="24"/>
          <w:szCs w:val="24"/>
        </w:rPr>
      </w:pPr>
    </w:p>
    <w:p w:rsidR="001C7F1C" w:rsidRPr="00595A18" w:rsidRDefault="001C7F1C" w:rsidP="00AA486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FORMA DE PAGO </w:t>
      </w:r>
    </w:p>
    <w:p w:rsidR="001C7F1C" w:rsidRPr="00595A18" w:rsidRDefault="001C7F1C" w:rsidP="001C7F1C">
      <w:pPr>
        <w:pStyle w:val="Sinespaciado"/>
        <w:jc w:val="both"/>
        <w:rPr>
          <w:rFonts w:ascii="Arial" w:hAnsi="Arial" w:cs="Arial"/>
          <w:b/>
          <w:sz w:val="24"/>
          <w:szCs w:val="24"/>
        </w:rPr>
      </w:pPr>
    </w:p>
    <w:p w:rsidR="00D3725A" w:rsidRDefault="00AA486A" w:rsidP="00AA486A">
      <w:pPr>
        <w:pStyle w:val="Sinespaciado"/>
        <w:jc w:val="both"/>
        <w:rPr>
          <w:rFonts w:ascii="Arial" w:hAnsi="Arial" w:cs="Arial"/>
          <w:sz w:val="24"/>
          <w:szCs w:val="24"/>
        </w:rPr>
      </w:pPr>
      <w:r w:rsidRPr="00AA486A">
        <w:rPr>
          <w:rFonts w:ascii="Arial" w:hAnsi="Arial" w:cs="Arial"/>
          <w:sz w:val="24"/>
          <w:szCs w:val="24"/>
        </w:rPr>
        <w:t>100% Contra recibo a satisfacción.</w:t>
      </w:r>
    </w:p>
    <w:p w:rsidR="00312FCC" w:rsidRDefault="00312FCC" w:rsidP="00DA548C">
      <w:pPr>
        <w:pStyle w:val="Sinespaciado"/>
        <w:jc w:val="both"/>
        <w:rPr>
          <w:rFonts w:ascii="Arial" w:hAnsi="Arial" w:cs="Arial"/>
          <w:sz w:val="24"/>
          <w:szCs w:val="24"/>
        </w:rPr>
      </w:pPr>
    </w:p>
    <w:p w:rsidR="00D3725A" w:rsidRPr="00595A18" w:rsidRDefault="00D3725A" w:rsidP="00D50591">
      <w:pPr>
        <w:pStyle w:val="Sinespaciado"/>
        <w:jc w:val="both"/>
        <w:rPr>
          <w:rFonts w:ascii="Arial" w:hAnsi="Arial" w:cs="Arial"/>
          <w:b/>
          <w:sz w:val="24"/>
          <w:szCs w:val="24"/>
        </w:rPr>
      </w:pPr>
      <w:r w:rsidRPr="00595A18">
        <w:rPr>
          <w:rFonts w:ascii="Arial" w:hAnsi="Arial" w:cs="Arial"/>
          <w:b/>
          <w:sz w:val="24"/>
          <w:szCs w:val="24"/>
        </w:rPr>
        <w:t>NOTAS:</w:t>
      </w:r>
    </w:p>
    <w:p w:rsidR="00D3725A" w:rsidRPr="00595A18" w:rsidRDefault="00D3725A" w:rsidP="00D50591">
      <w:pPr>
        <w:pStyle w:val="Sinespaciado"/>
        <w:jc w:val="both"/>
        <w:rPr>
          <w:rFonts w:ascii="Arial" w:hAnsi="Arial" w:cs="Arial"/>
          <w:b/>
          <w:sz w:val="24"/>
          <w:szCs w:val="24"/>
        </w:rPr>
      </w:pPr>
    </w:p>
    <w:p w:rsidR="00D3725A" w:rsidRPr="00595A18" w:rsidRDefault="00D3725A" w:rsidP="00A4088A">
      <w:pPr>
        <w:pStyle w:val="Sinespaciado"/>
        <w:numPr>
          <w:ilvl w:val="0"/>
          <w:numId w:val="8"/>
        </w:numPr>
        <w:jc w:val="both"/>
        <w:rPr>
          <w:rFonts w:ascii="Arial" w:hAnsi="Arial" w:cs="Arial"/>
          <w:sz w:val="24"/>
          <w:szCs w:val="24"/>
        </w:rPr>
      </w:pPr>
      <w:r w:rsidRPr="00595A18">
        <w:rPr>
          <w:rFonts w:ascii="Arial" w:hAnsi="Arial" w:cs="Arial"/>
          <w:sz w:val="24"/>
          <w:szCs w:val="24"/>
        </w:rPr>
        <w:t xml:space="preserve">Para poder dar inicio a los trabajos objeto de la presente oferta se requiere orden de servicio o </w:t>
      </w:r>
      <w:r w:rsidR="00AA486A" w:rsidRPr="00595A18">
        <w:rPr>
          <w:rFonts w:ascii="Arial" w:hAnsi="Arial" w:cs="Arial"/>
          <w:sz w:val="24"/>
          <w:szCs w:val="24"/>
        </w:rPr>
        <w:t>contrato debidamente legalizado</w:t>
      </w:r>
      <w:r w:rsidRPr="00595A18">
        <w:rPr>
          <w:rFonts w:ascii="Arial" w:hAnsi="Arial" w:cs="Arial"/>
          <w:sz w:val="24"/>
          <w:szCs w:val="24"/>
        </w:rPr>
        <w:t xml:space="preserve"> y pago del anticipo si aplica.</w:t>
      </w:r>
    </w:p>
    <w:p w:rsidR="00D3725A" w:rsidRPr="00595A18" w:rsidRDefault="00D3725A" w:rsidP="00AD1651">
      <w:pPr>
        <w:pStyle w:val="Sinespaciado"/>
        <w:jc w:val="both"/>
        <w:rPr>
          <w:rFonts w:ascii="Arial" w:hAnsi="Arial" w:cs="Arial"/>
          <w:sz w:val="24"/>
          <w:szCs w:val="24"/>
        </w:rPr>
      </w:pPr>
    </w:p>
    <w:p w:rsidR="00AA486A" w:rsidRDefault="00D3725A" w:rsidP="00AA486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TIEMPO DE ENTREGA</w:t>
      </w:r>
    </w:p>
    <w:p w:rsidR="00AA486A" w:rsidRDefault="00AA486A" w:rsidP="00AA486A">
      <w:pPr>
        <w:pStyle w:val="Sinespaciado"/>
        <w:jc w:val="both"/>
        <w:rPr>
          <w:rFonts w:ascii="Arial" w:hAnsi="Arial" w:cs="Arial"/>
          <w:b/>
          <w:sz w:val="24"/>
          <w:szCs w:val="24"/>
        </w:rPr>
      </w:pPr>
    </w:p>
    <w:p w:rsidR="00D3725A" w:rsidRPr="00AA486A" w:rsidRDefault="00AA486A" w:rsidP="00AA486A">
      <w:pPr>
        <w:pStyle w:val="Sinespaciado"/>
        <w:jc w:val="both"/>
        <w:rPr>
          <w:rFonts w:ascii="Arial" w:hAnsi="Arial" w:cs="Arial"/>
          <w:sz w:val="24"/>
          <w:szCs w:val="24"/>
        </w:rPr>
      </w:pPr>
      <w:r w:rsidRPr="00AA486A">
        <w:rPr>
          <w:rFonts w:ascii="Arial" w:hAnsi="Arial" w:cs="Arial"/>
          <w:sz w:val="24"/>
          <w:szCs w:val="24"/>
        </w:rPr>
        <w:t>Seis días hábiles después de recibida orden de trabajo.</w:t>
      </w:r>
      <w:r w:rsidR="00D3725A" w:rsidRPr="00AA486A">
        <w:rPr>
          <w:rFonts w:ascii="Arial" w:hAnsi="Arial" w:cs="Arial"/>
          <w:sz w:val="24"/>
          <w:szCs w:val="24"/>
        </w:rPr>
        <w:t xml:space="preserve"> </w:t>
      </w:r>
    </w:p>
    <w:p w:rsidR="00D3725A" w:rsidRPr="00595A18" w:rsidRDefault="00D3725A" w:rsidP="00AD1651">
      <w:pPr>
        <w:pStyle w:val="Sinespaciado"/>
        <w:jc w:val="both"/>
        <w:rPr>
          <w:rFonts w:ascii="Arial" w:hAnsi="Arial" w:cs="Arial"/>
          <w:b/>
          <w:sz w:val="24"/>
          <w:szCs w:val="24"/>
        </w:rPr>
      </w:pPr>
    </w:p>
    <w:p w:rsidR="00D3725A" w:rsidRPr="00595A18" w:rsidRDefault="00D3725A" w:rsidP="00AA486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ACEPTACIÓN DE LA PROPUESTA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Si esta oferta es aceptada por favor generar contrato, otrosí (cuando aplique), orden de servicio y/o carta de aceptación.</w:t>
      </w:r>
    </w:p>
    <w:p w:rsidR="00D3725A" w:rsidRPr="00595A18" w:rsidRDefault="00D3725A" w:rsidP="00AD1651">
      <w:pPr>
        <w:pStyle w:val="Sinespaciado"/>
        <w:jc w:val="both"/>
        <w:rPr>
          <w:rFonts w:ascii="Arial" w:hAnsi="Arial" w:cs="Arial"/>
          <w:sz w:val="24"/>
          <w:szCs w:val="24"/>
        </w:rPr>
      </w:pPr>
    </w:p>
    <w:p w:rsidR="00D3725A" w:rsidRPr="00595A18" w:rsidRDefault="00D3725A" w:rsidP="00AA486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lastRenderedPageBreak/>
        <w:t xml:space="preserve">SUGERENCIAS, QUEJAS Y RECLAMOS </w:t>
      </w:r>
    </w:p>
    <w:p w:rsidR="00D3725A" w:rsidRPr="00595A18" w:rsidRDefault="00D3725A" w:rsidP="00AD1651">
      <w:pPr>
        <w:pStyle w:val="Sinespaciado"/>
        <w:jc w:val="both"/>
        <w:rPr>
          <w:rFonts w:ascii="Arial" w:hAnsi="Arial" w:cs="Arial"/>
          <w:b/>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595A18">
          <w:rPr>
            <w:rStyle w:val="Hipervnculo"/>
            <w:rFonts w:ascii="Arial" w:hAnsi="Arial" w:cs="Arial"/>
            <w:sz w:val="24"/>
            <w:szCs w:val="24"/>
          </w:rPr>
          <w:t>administracion@colincol.com</w:t>
        </w:r>
      </w:hyperlink>
      <w:r w:rsidRPr="00595A18">
        <w:rPr>
          <w:rFonts w:ascii="Arial" w:hAnsi="Arial" w:cs="Arial"/>
          <w:sz w:val="24"/>
          <w:szCs w:val="24"/>
        </w:rPr>
        <w:t>, dirección: Calle 16 sur No. 22 – 19, Oficina 501.</w:t>
      </w:r>
    </w:p>
    <w:p w:rsidR="00C74FA1" w:rsidRPr="00595A18" w:rsidRDefault="00C74FA1" w:rsidP="00AD1651">
      <w:pPr>
        <w:pStyle w:val="Sinespaciado"/>
        <w:jc w:val="both"/>
        <w:rPr>
          <w:rFonts w:ascii="Arial" w:hAnsi="Arial" w:cs="Arial"/>
          <w:sz w:val="24"/>
          <w:szCs w:val="24"/>
        </w:rPr>
      </w:pPr>
    </w:p>
    <w:p w:rsidR="00D3725A" w:rsidRPr="00595A18" w:rsidRDefault="00D3725A" w:rsidP="00AA486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VALIDEZ DE LA OFERTA </w:t>
      </w:r>
    </w:p>
    <w:p w:rsidR="00D3725A" w:rsidRPr="00595A18" w:rsidRDefault="00D3725A" w:rsidP="00AD1651">
      <w:pPr>
        <w:pStyle w:val="Sinespaciado"/>
        <w:ind w:left="720"/>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rsidR="00D3725A" w:rsidRPr="00595A18" w:rsidRDefault="00D3725A" w:rsidP="00AD1651">
      <w:pPr>
        <w:pStyle w:val="Sinespaciado"/>
        <w:jc w:val="both"/>
        <w:rPr>
          <w:rFonts w:ascii="Arial" w:hAnsi="Arial" w:cs="Arial"/>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Cordialmente,</w:t>
      </w:r>
    </w:p>
    <w:p w:rsidR="00180928" w:rsidRPr="00595A18" w:rsidRDefault="00180928"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noProof/>
          <w:sz w:val="24"/>
          <w:szCs w:val="24"/>
          <w:lang w:eastAsia="es-CO"/>
        </w:rPr>
        <w:drawing>
          <wp:anchor distT="0" distB="0" distL="114300" distR="114300" simplePos="0" relativeHeight="251661312" behindDoc="0" locked="0" layoutInCell="1" allowOverlap="1" wp14:anchorId="2FEE2581" wp14:editId="03E341FC">
            <wp:simplePos x="0" y="0"/>
            <wp:positionH relativeFrom="margin">
              <wp:posOffset>81915</wp:posOffset>
            </wp:positionH>
            <wp:positionV relativeFrom="paragraph">
              <wp:posOffset>635</wp:posOffset>
            </wp:positionV>
            <wp:extent cx="1514420" cy="5334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C5E2C.JPG"/>
                    <pic:cNvPicPr/>
                  </pic:nvPicPr>
                  <pic:blipFill rotWithShape="1">
                    <a:blip r:embed="rId12" cstate="print">
                      <a:extLst>
                        <a:ext uri="{BEBA8EAE-BF5A-486C-A8C5-ECC9F3942E4B}">
                          <a14:imgProps xmlns:a14="http://schemas.microsoft.com/office/drawing/2010/main">
                            <a14:imgLayer r:embed="rId13">
                              <a14:imgEffect>
                                <a14:brightnessContrast bright="47000"/>
                              </a14:imgEffect>
                            </a14:imgLayer>
                          </a14:imgProps>
                        </a:ext>
                        <a:ext uri="{28A0092B-C50C-407E-A947-70E740481C1C}">
                          <a14:useLocalDpi xmlns:a14="http://schemas.microsoft.com/office/drawing/2010/main" val="0"/>
                        </a:ext>
                      </a:extLst>
                    </a:blip>
                    <a:srcRect l="18389" t="38411" r="31504" b="30202"/>
                    <a:stretch/>
                  </pic:blipFill>
                  <pic:spPr bwMode="auto">
                    <a:xfrm>
                      <a:off x="0" y="0"/>
                      <a:ext cx="151442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 xml:space="preserve">__________________________  </w:t>
      </w:r>
    </w:p>
    <w:p w:rsidR="00D3725A" w:rsidRPr="00595A18" w:rsidRDefault="00D3725A" w:rsidP="0073020E">
      <w:pPr>
        <w:pStyle w:val="Sinespaciado"/>
        <w:jc w:val="both"/>
        <w:rPr>
          <w:rFonts w:ascii="Arial" w:hAnsi="Arial" w:cs="Arial"/>
          <w:b/>
          <w:sz w:val="24"/>
          <w:szCs w:val="24"/>
        </w:rPr>
      </w:pPr>
      <w:r w:rsidRPr="00595A18">
        <w:rPr>
          <w:rFonts w:ascii="Arial" w:hAnsi="Arial" w:cs="Arial"/>
          <w:sz w:val="24"/>
          <w:szCs w:val="24"/>
        </w:rPr>
        <w:t>Carlos Andrés González Laverde</w:t>
      </w:r>
      <w:r w:rsidRPr="00595A18">
        <w:rPr>
          <w:rFonts w:ascii="Arial" w:hAnsi="Arial" w:cs="Arial"/>
          <w:b/>
          <w:sz w:val="24"/>
          <w:szCs w:val="24"/>
        </w:rPr>
        <w:t xml:space="preserve"> </w:t>
      </w:r>
    </w:p>
    <w:p w:rsidR="00312FCC" w:rsidRPr="00595A18" w:rsidRDefault="006020C4" w:rsidP="00AA486A">
      <w:pPr>
        <w:pStyle w:val="Sinespaciado"/>
        <w:jc w:val="both"/>
        <w:rPr>
          <w:rFonts w:ascii="Arial" w:hAnsi="Arial" w:cs="Arial"/>
          <w:b/>
          <w:sz w:val="24"/>
          <w:szCs w:val="24"/>
        </w:rPr>
      </w:pPr>
      <w:r>
        <w:rPr>
          <w:rFonts w:ascii="Arial" w:hAnsi="Arial" w:cs="Arial"/>
          <w:sz w:val="24"/>
          <w:szCs w:val="24"/>
        </w:rPr>
        <w:t>D</w:t>
      </w:r>
      <w:r w:rsidR="00180928" w:rsidRPr="00595A18">
        <w:rPr>
          <w:rFonts w:ascii="Arial" w:hAnsi="Arial" w:cs="Arial"/>
          <w:sz w:val="24"/>
          <w:szCs w:val="24"/>
        </w:rPr>
        <w:t>irector</w:t>
      </w:r>
      <w:r w:rsidR="00D3725A" w:rsidRPr="00595A18">
        <w:rPr>
          <w:rFonts w:ascii="Arial" w:hAnsi="Arial" w:cs="Arial"/>
          <w:sz w:val="24"/>
          <w:szCs w:val="24"/>
        </w:rPr>
        <w:t xml:space="preserve"> ejecutivo</w:t>
      </w:r>
    </w:p>
    <w:sectPr w:rsidR="00312FCC" w:rsidRPr="00595A18" w:rsidSect="00AA486A">
      <w:headerReference w:type="default" r:id="rId14"/>
      <w:footerReference w:type="default" r:id="rId15"/>
      <w:pgSz w:w="12240" w:h="15840"/>
      <w:pgMar w:top="1701" w:right="1701" w:bottom="1985"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2F2A" w:rsidRDefault="009F2F2A" w:rsidP="00906CE3">
      <w:pPr>
        <w:spacing w:after="0" w:line="240" w:lineRule="auto"/>
      </w:pPr>
      <w:r>
        <w:separator/>
      </w:r>
    </w:p>
  </w:endnote>
  <w:endnote w:type="continuationSeparator" w:id="0">
    <w:p w:rsidR="009F2F2A" w:rsidRDefault="009F2F2A"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731A" w:rsidRPr="000603A8" w:rsidRDefault="0015731A"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3136FC53" wp14:editId="17166434">
              <wp:simplePos x="0" y="0"/>
              <wp:positionH relativeFrom="page">
                <wp:align>right</wp:align>
              </wp:positionH>
              <wp:positionV relativeFrom="paragraph">
                <wp:posOffset>-550545</wp:posOffset>
              </wp:positionV>
              <wp:extent cx="3162300" cy="1162050"/>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162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731A" w:rsidRDefault="0015731A" w:rsidP="00934ED3">
                          <w:pPr>
                            <w:spacing w:after="0" w:line="240" w:lineRule="auto"/>
                            <w:jc w:val="right"/>
                            <w:rPr>
                              <w:rFonts w:ascii="TeamViewer11" w:hAnsi="TeamViewer11"/>
                              <w:color w:val="E36C0A" w:themeColor="accent6" w:themeShade="BF"/>
                              <w:szCs w:val="24"/>
                            </w:rPr>
                          </w:pPr>
                        </w:p>
                        <w:p w:rsidR="0015731A" w:rsidRPr="00934ED3" w:rsidRDefault="0015731A"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15731A" w:rsidRPr="00934ED3" w:rsidRDefault="0015731A"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15731A" w:rsidRDefault="0015731A"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15731A" w:rsidRPr="00934ED3" w:rsidRDefault="0015731A" w:rsidP="00934ED3">
                          <w:pPr>
                            <w:spacing w:after="0" w:line="240" w:lineRule="auto"/>
                            <w:jc w:val="right"/>
                            <w:rPr>
                              <w:rFonts w:ascii="TeamViewer11" w:hAnsi="TeamViewer11"/>
                              <w:szCs w:val="24"/>
                            </w:rPr>
                          </w:pPr>
                          <w:r>
                            <w:rPr>
                              <w:rFonts w:ascii="TeamViewer11" w:hAnsi="TeamViewer11"/>
                              <w:szCs w:val="24"/>
                            </w:rPr>
                            <w:t>comercial@colincol.com</w:t>
                          </w:r>
                        </w:p>
                        <w:p w:rsidR="0015731A" w:rsidRPr="00934ED3" w:rsidRDefault="0015731A"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36FC53" id="_x0000_t202" coordsize="21600,21600" o:spt="202" path="m,l,21600r21600,l21600,xe">
              <v:stroke joinstyle="miter"/>
              <v:path gradientshapeok="t" o:connecttype="rect"/>
            </v:shapetype>
            <v:shape id="5 Cuadro de texto" o:spid="_x0000_s1027" type="#_x0000_t202" style="position:absolute;left:0;text-align:left;margin-left:197.8pt;margin-top:-43.35pt;width:249pt;height:91.5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" fillcolor="white [3201]" stroked="f" strokeweight=".5pt">
              <v:textbox>
                <w:txbxContent>
                  <w:p w:rsidR="0015731A" w:rsidRDefault="0015731A" w:rsidP="00934ED3">
                    <w:pPr>
                      <w:spacing w:after="0" w:line="240" w:lineRule="auto"/>
                      <w:jc w:val="right"/>
                      <w:rPr>
                        <w:rFonts w:ascii="TeamViewer11" w:hAnsi="TeamViewer11"/>
                        <w:color w:val="E36C0A" w:themeColor="accent6" w:themeShade="BF"/>
                        <w:szCs w:val="24"/>
                      </w:rPr>
                    </w:pPr>
                  </w:p>
                  <w:p w:rsidR="0015731A" w:rsidRPr="00934ED3" w:rsidRDefault="0015731A"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15731A" w:rsidRPr="00934ED3" w:rsidRDefault="0015731A"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15731A" w:rsidRDefault="0015731A"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15731A" w:rsidRPr="00934ED3" w:rsidRDefault="0015731A" w:rsidP="00934ED3">
                    <w:pPr>
                      <w:spacing w:after="0" w:line="240" w:lineRule="auto"/>
                      <w:jc w:val="right"/>
                      <w:rPr>
                        <w:rFonts w:ascii="TeamViewer11" w:hAnsi="TeamViewer11"/>
                        <w:szCs w:val="24"/>
                      </w:rPr>
                    </w:pPr>
                    <w:r>
                      <w:rPr>
                        <w:rFonts w:ascii="TeamViewer11" w:hAnsi="TeamViewer11"/>
                        <w:szCs w:val="24"/>
                      </w:rPr>
                      <w:t>comercial@colincol.com</w:t>
                    </w:r>
                  </w:p>
                  <w:p w:rsidR="0015731A" w:rsidRPr="00934ED3" w:rsidRDefault="0015731A"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AC5CCD">
      <w:rPr>
        <w:rFonts w:ascii="TeamViewer11" w:hAnsi="TeamViewer11" w:cs="Arial"/>
        <w:noProof/>
        <w:sz w:val="20"/>
        <w:szCs w:val="20"/>
      </w:rPr>
      <w:t>6</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AC5CCD">
      <w:rPr>
        <w:rFonts w:ascii="TeamViewer11" w:hAnsi="TeamViewer11" w:cs="Arial"/>
        <w:noProof/>
        <w:sz w:val="20"/>
        <w:szCs w:val="20"/>
      </w:rPr>
      <w:t>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AC5CCD">
      <w:rPr>
        <w:rFonts w:ascii="TeamViewer11" w:hAnsi="TeamViewer11" w:cs="Arial"/>
        <w:noProof/>
      </w:rPr>
      <w:t>14 de mayo de 2020</w:t>
    </w:r>
    <w:r w:rsidRPr="000603A8">
      <w:rPr>
        <w:rFonts w:ascii="TeamViewer11" w:hAnsi="TeamViewer11" w:cs="Arial"/>
      </w:rPr>
      <w:fldChar w:fldCharType="end"/>
    </w:r>
    <w:r w:rsidRPr="000603A8">
      <w:rPr>
        <w:rFonts w:ascii="TeamViewer11" w:hAnsi="TeamViewer11" w:cs="Arial"/>
      </w:rPr>
      <w:t xml:space="preserve">  -  </w:t>
    </w:r>
    <w:r w:rsidRPr="000603A8">
      <w:rPr>
        <w:rFonts w:ascii="TeamViewer11" w:hAnsi="TeamViewer11" w:cs="Arial"/>
        <w:noProof/>
      </w:rPr>
      <w:fldChar w:fldCharType="begin"/>
    </w:r>
    <w:r w:rsidRPr="000603A8">
      <w:rPr>
        <w:rFonts w:ascii="TeamViewer11" w:hAnsi="TeamViewer11" w:cs="Arial"/>
        <w:noProof/>
      </w:rPr>
      <w:instrText xml:space="preserve"> FILLIN  "Insertar numero de oferta" \d 001  \* MERGEFORMAT </w:instrText>
    </w:r>
    <w:r w:rsidRPr="000603A8">
      <w:rPr>
        <w:rFonts w:ascii="TeamViewer11" w:hAnsi="TeamViewer11" w:cs="Arial"/>
        <w:noProof/>
      </w:rPr>
      <w:fldChar w:fldCharType="separate"/>
    </w:r>
    <w:r w:rsidR="00AC5CCD">
      <w:rPr>
        <w:rFonts w:ascii="TeamViewer11" w:hAnsi="TeamViewer11" w:cs="Arial"/>
        <w:noProof/>
      </w:rPr>
      <w:t>0009</w:t>
    </w:r>
    <w:r w:rsidRPr="000603A8">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AC5CCD">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2F2A" w:rsidRDefault="009F2F2A" w:rsidP="00906CE3">
      <w:pPr>
        <w:spacing w:after="0" w:line="240" w:lineRule="auto"/>
      </w:pPr>
      <w:r>
        <w:separator/>
      </w:r>
    </w:p>
  </w:footnote>
  <w:footnote w:type="continuationSeparator" w:id="0">
    <w:p w:rsidR="009F2F2A" w:rsidRDefault="009F2F2A" w:rsidP="00906C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731A" w:rsidRDefault="0015731A">
    <w:pPr>
      <w:pStyle w:val="Encabezado"/>
    </w:pPr>
    <w:r>
      <w:rPr>
        <w:noProof/>
        <w:lang w:eastAsia="es-CO"/>
      </w:rPr>
      <w:drawing>
        <wp:anchor distT="0" distB="0" distL="114300" distR="114300" simplePos="0" relativeHeight="251766784" behindDoc="1" locked="0" layoutInCell="1" allowOverlap="1" wp14:anchorId="20EAAFEA" wp14:editId="0476A24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4420602"/>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56B1843"/>
    <w:multiLevelType w:val="hybridMultilevel"/>
    <w:tmpl w:val="E19C999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6"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18" w15:restartNumberingAfterBreak="0">
    <w:nsid w:val="5A9A221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0"/>
  </w:num>
  <w:num w:numId="2">
    <w:abstractNumId w:val="20"/>
  </w:num>
  <w:num w:numId="3">
    <w:abstractNumId w:val="16"/>
  </w:num>
  <w:num w:numId="4">
    <w:abstractNumId w:val="9"/>
  </w:num>
  <w:num w:numId="5">
    <w:abstractNumId w:val="2"/>
  </w:num>
  <w:num w:numId="6">
    <w:abstractNumId w:val="11"/>
  </w:num>
  <w:num w:numId="7">
    <w:abstractNumId w:val="17"/>
  </w:num>
  <w:num w:numId="8">
    <w:abstractNumId w:val="15"/>
  </w:num>
  <w:num w:numId="9">
    <w:abstractNumId w:val="8"/>
  </w:num>
  <w:num w:numId="10">
    <w:abstractNumId w:val="4"/>
  </w:num>
  <w:num w:numId="11">
    <w:abstractNumId w:val="13"/>
  </w:num>
  <w:num w:numId="12">
    <w:abstractNumId w:val="12"/>
  </w:num>
  <w:num w:numId="13">
    <w:abstractNumId w:val="14"/>
  </w:num>
  <w:num w:numId="14">
    <w:abstractNumId w:val="21"/>
  </w:num>
  <w:num w:numId="15">
    <w:abstractNumId w:val="19"/>
  </w:num>
  <w:num w:numId="16">
    <w:abstractNumId w:val="0"/>
  </w:num>
  <w:num w:numId="17">
    <w:abstractNumId w:val="7"/>
  </w:num>
  <w:num w:numId="18">
    <w:abstractNumId w:val="22"/>
  </w:num>
  <w:num w:numId="19">
    <w:abstractNumId w:val="6"/>
  </w:num>
  <w:num w:numId="20">
    <w:abstractNumId w:val="5"/>
  </w:num>
  <w:num w:numId="21">
    <w:abstractNumId w:val="18"/>
  </w:num>
  <w:num w:numId="22">
    <w:abstractNumId w:val="1"/>
  </w:num>
  <w:num w:numId="23">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1DBC"/>
    <w:rsid w:val="000011C7"/>
    <w:rsid w:val="00006473"/>
    <w:rsid w:val="0002135F"/>
    <w:rsid w:val="00032973"/>
    <w:rsid w:val="00035CBB"/>
    <w:rsid w:val="00036808"/>
    <w:rsid w:val="00037BF5"/>
    <w:rsid w:val="00041A5C"/>
    <w:rsid w:val="00046394"/>
    <w:rsid w:val="00054578"/>
    <w:rsid w:val="000603A8"/>
    <w:rsid w:val="000678CD"/>
    <w:rsid w:val="00071579"/>
    <w:rsid w:val="0007175C"/>
    <w:rsid w:val="0008150B"/>
    <w:rsid w:val="000865BD"/>
    <w:rsid w:val="00086D2C"/>
    <w:rsid w:val="00087968"/>
    <w:rsid w:val="000A7CA4"/>
    <w:rsid w:val="000B1FAF"/>
    <w:rsid w:val="000C21EF"/>
    <w:rsid w:val="000C6F17"/>
    <w:rsid w:val="000D0732"/>
    <w:rsid w:val="000D336D"/>
    <w:rsid w:val="000D3EC7"/>
    <w:rsid w:val="000D5FA5"/>
    <w:rsid w:val="000D795D"/>
    <w:rsid w:val="000E0902"/>
    <w:rsid w:val="000E719F"/>
    <w:rsid w:val="000F03E3"/>
    <w:rsid w:val="000F50A9"/>
    <w:rsid w:val="000F5B3D"/>
    <w:rsid w:val="00107663"/>
    <w:rsid w:val="00116FBE"/>
    <w:rsid w:val="001246E7"/>
    <w:rsid w:val="0012613A"/>
    <w:rsid w:val="00133EAC"/>
    <w:rsid w:val="0015241D"/>
    <w:rsid w:val="0015731A"/>
    <w:rsid w:val="00161B05"/>
    <w:rsid w:val="001623CD"/>
    <w:rsid w:val="001700E7"/>
    <w:rsid w:val="0017084C"/>
    <w:rsid w:val="00170F60"/>
    <w:rsid w:val="00175F1E"/>
    <w:rsid w:val="0017629C"/>
    <w:rsid w:val="00176B82"/>
    <w:rsid w:val="00177321"/>
    <w:rsid w:val="00180928"/>
    <w:rsid w:val="00185CD9"/>
    <w:rsid w:val="00191113"/>
    <w:rsid w:val="0019144B"/>
    <w:rsid w:val="00191C28"/>
    <w:rsid w:val="00192F8D"/>
    <w:rsid w:val="001970AC"/>
    <w:rsid w:val="001A113A"/>
    <w:rsid w:val="001A2AC8"/>
    <w:rsid w:val="001B1003"/>
    <w:rsid w:val="001C58CA"/>
    <w:rsid w:val="001C7F1C"/>
    <w:rsid w:val="001D2370"/>
    <w:rsid w:val="001D31D7"/>
    <w:rsid w:val="001D7053"/>
    <w:rsid w:val="001E1221"/>
    <w:rsid w:val="001E1840"/>
    <w:rsid w:val="001E52C2"/>
    <w:rsid w:val="001E67C4"/>
    <w:rsid w:val="001E7CB6"/>
    <w:rsid w:val="001F1805"/>
    <w:rsid w:val="002021B3"/>
    <w:rsid w:val="002055A0"/>
    <w:rsid w:val="00206432"/>
    <w:rsid w:val="00211CF9"/>
    <w:rsid w:val="00215ECC"/>
    <w:rsid w:val="00226F18"/>
    <w:rsid w:val="002327F5"/>
    <w:rsid w:val="00236F0F"/>
    <w:rsid w:val="0025058D"/>
    <w:rsid w:val="00254966"/>
    <w:rsid w:val="0026296C"/>
    <w:rsid w:val="002646FE"/>
    <w:rsid w:val="00264E70"/>
    <w:rsid w:val="00266171"/>
    <w:rsid w:val="00272105"/>
    <w:rsid w:val="0027653E"/>
    <w:rsid w:val="002809F1"/>
    <w:rsid w:val="00282BAA"/>
    <w:rsid w:val="0028535B"/>
    <w:rsid w:val="0029157C"/>
    <w:rsid w:val="00293443"/>
    <w:rsid w:val="002939B8"/>
    <w:rsid w:val="002950A8"/>
    <w:rsid w:val="002A4D2C"/>
    <w:rsid w:val="002A502E"/>
    <w:rsid w:val="002B6804"/>
    <w:rsid w:val="002C0A42"/>
    <w:rsid w:val="002D1455"/>
    <w:rsid w:val="002D3691"/>
    <w:rsid w:val="002E3343"/>
    <w:rsid w:val="002E357F"/>
    <w:rsid w:val="002E4ACC"/>
    <w:rsid w:val="002F39D5"/>
    <w:rsid w:val="002F74BC"/>
    <w:rsid w:val="00303BDD"/>
    <w:rsid w:val="00312FCC"/>
    <w:rsid w:val="00313B29"/>
    <w:rsid w:val="00313E96"/>
    <w:rsid w:val="0031540E"/>
    <w:rsid w:val="0031540F"/>
    <w:rsid w:val="00315513"/>
    <w:rsid w:val="00321917"/>
    <w:rsid w:val="00325EE7"/>
    <w:rsid w:val="0033497A"/>
    <w:rsid w:val="00337842"/>
    <w:rsid w:val="003420BA"/>
    <w:rsid w:val="00343D89"/>
    <w:rsid w:val="003443FA"/>
    <w:rsid w:val="00346365"/>
    <w:rsid w:val="00351DB2"/>
    <w:rsid w:val="003616DA"/>
    <w:rsid w:val="00362E76"/>
    <w:rsid w:val="003631D6"/>
    <w:rsid w:val="00363D79"/>
    <w:rsid w:val="00367903"/>
    <w:rsid w:val="00370E09"/>
    <w:rsid w:val="0037108B"/>
    <w:rsid w:val="00371205"/>
    <w:rsid w:val="003724F1"/>
    <w:rsid w:val="0038051E"/>
    <w:rsid w:val="003867EB"/>
    <w:rsid w:val="00392DE9"/>
    <w:rsid w:val="003963EF"/>
    <w:rsid w:val="003A0573"/>
    <w:rsid w:val="003A1BCB"/>
    <w:rsid w:val="003A1CD5"/>
    <w:rsid w:val="003A3692"/>
    <w:rsid w:val="003A4CC5"/>
    <w:rsid w:val="003B156B"/>
    <w:rsid w:val="003B1646"/>
    <w:rsid w:val="003B17B3"/>
    <w:rsid w:val="003B5467"/>
    <w:rsid w:val="003C277A"/>
    <w:rsid w:val="003C700E"/>
    <w:rsid w:val="003D137C"/>
    <w:rsid w:val="003D588F"/>
    <w:rsid w:val="003E2B18"/>
    <w:rsid w:val="003E2BC4"/>
    <w:rsid w:val="003F06E6"/>
    <w:rsid w:val="003F29B3"/>
    <w:rsid w:val="003F2B57"/>
    <w:rsid w:val="003F7986"/>
    <w:rsid w:val="00405AC8"/>
    <w:rsid w:val="004364BB"/>
    <w:rsid w:val="00441475"/>
    <w:rsid w:val="00454DF1"/>
    <w:rsid w:val="00456499"/>
    <w:rsid w:val="00467D01"/>
    <w:rsid w:val="004727E3"/>
    <w:rsid w:val="0047290C"/>
    <w:rsid w:val="00473FD5"/>
    <w:rsid w:val="004740C0"/>
    <w:rsid w:val="00477135"/>
    <w:rsid w:val="004827D3"/>
    <w:rsid w:val="004849ED"/>
    <w:rsid w:val="004A31F5"/>
    <w:rsid w:val="004A5B6B"/>
    <w:rsid w:val="004A67EC"/>
    <w:rsid w:val="004A7312"/>
    <w:rsid w:val="004B1BA7"/>
    <w:rsid w:val="004B1C09"/>
    <w:rsid w:val="004C088C"/>
    <w:rsid w:val="004C40BF"/>
    <w:rsid w:val="004D3BC4"/>
    <w:rsid w:val="004D7F29"/>
    <w:rsid w:val="004E5A2B"/>
    <w:rsid w:val="004F123C"/>
    <w:rsid w:val="004F6B15"/>
    <w:rsid w:val="005028EB"/>
    <w:rsid w:val="005113D6"/>
    <w:rsid w:val="00512800"/>
    <w:rsid w:val="00514B89"/>
    <w:rsid w:val="0051726B"/>
    <w:rsid w:val="00521526"/>
    <w:rsid w:val="00527A3F"/>
    <w:rsid w:val="00527C59"/>
    <w:rsid w:val="00527D8E"/>
    <w:rsid w:val="00532C20"/>
    <w:rsid w:val="0053687C"/>
    <w:rsid w:val="0054205A"/>
    <w:rsid w:val="00542781"/>
    <w:rsid w:val="00542836"/>
    <w:rsid w:val="00543615"/>
    <w:rsid w:val="00556CBD"/>
    <w:rsid w:val="005573C6"/>
    <w:rsid w:val="00565FFC"/>
    <w:rsid w:val="0057163E"/>
    <w:rsid w:val="00573A1F"/>
    <w:rsid w:val="00577FD8"/>
    <w:rsid w:val="0058463E"/>
    <w:rsid w:val="00586482"/>
    <w:rsid w:val="00590A83"/>
    <w:rsid w:val="0059206E"/>
    <w:rsid w:val="00595A18"/>
    <w:rsid w:val="005A15B2"/>
    <w:rsid w:val="005A3863"/>
    <w:rsid w:val="005A40EB"/>
    <w:rsid w:val="005A6AAE"/>
    <w:rsid w:val="005B1731"/>
    <w:rsid w:val="005B3BF7"/>
    <w:rsid w:val="005B7B14"/>
    <w:rsid w:val="005C0F7A"/>
    <w:rsid w:val="005C1AD2"/>
    <w:rsid w:val="005C1FC5"/>
    <w:rsid w:val="005C341E"/>
    <w:rsid w:val="005C70F4"/>
    <w:rsid w:val="005C7382"/>
    <w:rsid w:val="005D28AC"/>
    <w:rsid w:val="005E0A08"/>
    <w:rsid w:val="005E1DA4"/>
    <w:rsid w:val="005E3650"/>
    <w:rsid w:val="005E381F"/>
    <w:rsid w:val="005F61D0"/>
    <w:rsid w:val="006020C4"/>
    <w:rsid w:val="00606874"/>
    <w:rsid w:val="00606A88"/>
    <w:rsid w:val="00607E20"/>
    <w:rsid w:val="00611DED"/>
    <w:rsid w:val="00614FA5"/>
    <w:rsid w:val="006170F0"/>
    <w:rsid w:val="00617AAB"/>
    <w:rsid w:val="00621093"/>
    <w:rsid w:val="00630542"/>
    <w:rsid w:val="0064025D"/>
    <w:rsid w:val="0064424D"/>
    <w:rsid w:val="00645331"/>
    <w:rsid w:val="00652E37"/>
    <w:rsid w:val="0066020A"/>
    <w:rsid w:val="00666C12"/>
    <w:rsid w:val="00670F58"/>
    <w:rsid w:val="00677673"/>
    <w:rsid w:val="00680021"/>
    <w:rsid w:val="00684CD2"/>
    <w:rsid w:val="0068796A"/>
    <w:rsid w:val="00692016"/>
    <w:rsid w:val="00693710"/>
    <w:rsid w:val="00694139"/>
    <w:rsid w:val="006965D5"/>
    <w:rsid w:val="006A37E7"/>
    <w:rsid w:val="006B1B66"/>
    <w:rsid w:val="006B717C"/>
    <w:rsid w:val="006B790C"/>
    <w:rsid w:val="006C4AFA"/>
    <w:rsid w:val="006C7DCF"/>
    <w:rsid w:val="006D405C"/>
    <w:rsid w:val="006E44A6"/>
    <w:rsid w:val="006E72B2"/>
    <w:rsid w:val="006E7ADB"/>
    <w:rsid w:val="006F5477"/>
    <w:rsid w:val="006F7751"/>
    <w:rsid w:val="00703575"/>
    <w:rsid w:val="0071715F"/>
    <w:rsid w:val="00721C32"/>
    <w:rsid w:val="007233A3"/>
    <w:rsid w:val="007243FC"/>
    <w:rsid w:val="0073020E"/>
    <w:rsid w:val="00733FBF"/>
    <w:rsid w:val="007501ED"/>
    <w:rsid w:val="0075155D"/>
    <w:rsid w:val="007542E1"/>
    <w:rsid w:val="00760950"/>
    <w:rsid w:val="00765C7D"/>
    <w:rsid w:val="00772C18"/>
    <w:rsid w:val="00775395"/>
    <w:rsid w:val="007756EA"/>
    <w:rsid w:val="0077624D"/>
    <w:rsid w:val="00794C9A"/>
    <w:rsid w:val="00797B52"/>
    <w:rsid w:val="007B7474"/>
    <w:rsid w:val="007D0991"/>
    <w:rsid w:val="007D4405"/>
    <w:rsid w:val="007D4D45"/>
    <w:rsid w:val="007E0634"/>
    <w:rsid w:val="007E2DD3"/>
    <w:rsid w:val="007E5262"/>
    <w:rsid w:val="007F010F"/>
    <w:rsid w:val="007F5EE2"/>
    <w:rsid w:val="0080281C"/>
    <w:rsid w:val="00803B7A"/>
    <w:rsid w:val="008136B5"/>
    <w:rsid w:val="00821510"/>
    <w:rsid w:val="00832EFF"/>
    <w:rsid w:val="00835616"/>
    <w:rsid w:val="00845C0C"/>
    <w:rsid w:val="00847D30"/>
    <w:rsid w:val="008528DF"/>
    <w:rsid w:val="00856FCD"/>
    <w:rsid w:val="008601D6"/>
    <w:rsid w:val="0086319E"/>
    <w:rsid w:val="00864038"/>
    <w:rsid w:val="00866D6F"/>
    <w:rsid w:val="00874912"/>
    <w:rsid w:val="008B2EBA"/>
    <w:rsid w:val="008B3BF4"/>
    <w:rsid w:val="008C5547"/>
    <w:rsid w:val="008D3A13"/>
    <w:rsid w:val="008D58CD"/>
    <w:rsid w:val="008D6F12"/>
    <w:rsid w:val="008F5D72"/>
    <w:rsid w:val="008F6139"/>
    <w:rsid w:val="00906CE3"/>
    <w:rsid w:val="009139C4"/>
    <w:rsid w:val="00914012"/>
    <w:rsid w:val="00915494"/>
    <w:rsid w:val="00921764"/>
    <w:rsid w:val="00930220"/>
    <w:rsid w:val="00934ED3"/>
    <w:rsid w:val="00952D9E"/>
    <w:rsid w:val="009604BD"/>
    <w:rsid w:val="009613A3"/>
    <w:rsid w:val="00971300"/>
    <w:rsid w:val="009750E4"/>
    <w:rsid w:val="0097588D"/>
    <w:rsid w:val="00976266"/>
    <w:rsid w:val="00980054"/>
    <w:rsid w:val="00986CCA"/>
    <w:rsid w:val="009921BF"/>
    <w:rsid w:val="009944CF"/>
    <w:rsid w:val="0099614C"/>
    <w:rsid w:val="009A2692"/>
    <w:rsid w:val="009A2793"/>
    <w:rsid w:val="009A6A64"/>
    <w:rsid w:val="009A7166"/>
    <w:rsid w:val="009B61A3"/>
    <w:rsid w:val="009C4435"/>
    <w:rsid w:val="009C5143"/>
    <w:rsid w:val="009C56BB"/>
    <w:rsid w:val="009C7BDA"/>
    <w:rsid w:val="009D0AC9"/>
    <w:rsid w:val="009D1CCD"/>
    <w:rsid w:val="009D569C"/>
    <w:rsid w:val="009D5E94"/>
    <w:rsid w:val="009D6A3D"/>
    <w:rsid w:val="009E472D"/>
    <w:rsid w:val="009E5CCC"/>
    <w:rsid w:val="009E6782"/>
    <w:rsid w:val="009F2F2A"/>
    <w:rsid w:val="009F628C"/>
    <w:rsid w:val="00A00086"/>
    <w:rsid w:val="00A05334"/>
    <w:rsid w:val="00A06B06"/>
    <w:rsid w:val="00A073D2"/>
    <w:rsid w:val="00A115A8"/>
    <w:rsid w:val="00A122DA"/>
    <w:rsid w:val="00A13525"/>
    <w:rsid w:val="00A17A04"/>
    <w:rsid w:val="00A22D4B"/>
    <w:rsid w:val="00A23411"/>
    <w:rsid w:val="00A24BF4"/>
    <w:rsid w:val="00A25AE7"/>
    <w:rsid w:val="00A26D0C"/>
    <w:rsid w:val="00A4088A"/>
    <w:rsid w:val="00A40BC7"/>
    <w:rsid w:val="00A42A9E"/>
    <w:rsid w:val="00A42F00"/>
    <w:rsid w:val="00A5008D"/>
    <w:rsid w:val="00A502F9"/>
    <w:rsid w:val="00A56481"/>
    <w:rsid w:val="00A57609"/>
    <w:rsid w:val="00A64E4D"/>
    <w:rsid w:val="00A6509E"/>
    <w:rsid w:val="00A732F1"/>
    <w:rsid w:val="00A8137F"/>
    <w:rsid w:val="00A90F74"/>
    <w:rsid w:val="00A92D30"/>
    <w:rsid w:val="00A96D27"/>
    <w:rsid w:val="00AA06B3"/>
    <w:rsid w:val="00AA486A"/>
    <w:rsid w:val="00AB258F"/>
    <w:rsid w:val="00AB27E7"/>
    <w:rsid w:val="00AB53A3"/>
    <w:rsid w:val="00AB7BDD"/>
    <w:rsid w:val="00AC0114"/>
    <w:rsid w:val="00AC5CCD"/>
    <w:rsid w:val="00AD0B28"/>
    <w:rsid w:val="00AD1651"/>
    <w:rsid w:val="00AD5AEC"/>
    <w:rsid w:val="00AD6118"/>
    <w:rsid w:val="00AD719A"/>
    <w:rsid w:val="00AD7BB1"/>
    <w:rsid w:val="00AE0D87"/>
    <w:rsid w:val="00AE13A3"/>
    <w:rsid w:val="00AE157B"/>
    <w:rsid w:val="00AF2863"/>
    <w:rsid w:val="00AF2AD7"/>
    <w:rsid w:val="00AF3CA5"/>
    <w:rsid w:val="00B043DD"/>
    <w:rsid w:val="00B0584B"/>
    <w:rsid w:val="00B05FA4"/>
    <w:rsid w:val="00B12878"/>
    <w:rsid w:val="00B12932"/>
    <w:rsid w:val="00B21DBC"/>
    <w:rsid w:val="00B224DF"/>
    <w:rsid w:val="00B245C7"/>
    <w:rsid w:val="00B24B05"/>
    <w:rsid w:val="00B24C52"/>
    <w:rsid w:val="00B315EA"/>
    <w:rsid w:val="00B31DEC"/>
    <w:rsid w:val="00B33DE8"/>
    <w:rsid w:val="00B34B5F"/>
    <w:rsid w:val="00B4662D"/>
    <w:rsid w:val="00B54577"/>
    <w:rsid w:val="00B67963"/>
    <w:rsid w:val="00B67BAE"/>
    <w:rsid w:val="00B72206"/>
    <w:rsid w:val="00B72DFE"/>
    <w:rsid w:val="00B73CD6"/>
    <w:rsid w:val="00B8490F"/>
    <w:rsid w:val="00B86B10"/>
    <w:rsid w:val="00B873AE"/>
    <w:rsid w:val="00B87ABD"/>
    <w:rsid w:val="00B9041E"/>
    <w:rsid w:val="00B905C2"/>
    <w:rsid w:val="00B932F7"/>
    <w:rsid w:val="00B97BED"/>
    <w:rsid w:val="00BA6F28"/>
    <w:rsid w:val="00BB0A22"/>
    <w:rsid w:val="00BB2F6C"/>
    <w:rsid w:val="00BB5E54"/>
    <w:rsid w:val="00BC2C04"/>
    <w:rsid w:val="00BC4AE9"/>
    <w:rsid w:val="00BC5694"/>
    <w:rsid w:val="00BC5DAE"/>
    <w:rsid w:val="00BD317A"/>
    <w:rsid w:val="00BD734C"/>
    <w:rsid w:val="00BE26B6"/>
    <w:rsid w:val="00BE26F1"/>
    <w:rsid w:val="00BE53CC"/>
    <w:rsid w:val="00BE61E0"/>
    <w:rsid w:val="00BF2E82"/>
    <w:rsid w:val="00BF3716"/>
    <w:rsid w:val="00C017B6"/>
    <w:rsid w:val="00C02727"/>
    <w:rsid w:val="00C064D1"/>
    <w:rsid w:val="00C06FCC"/>
    <w:rsid w:val="00C10D79"/>
    <w:rsid w:val="00C125EA"/>
    <w:rsid w:val="00C1762E"/>
    <w:rsid w:val="00C22933"/>
    <w:rsid w:val="00C340B3"/>
    <w:rsid w:val="00C407D5"/>
    <w:rsid w:val="00C417FC"/>
    <w:rsid w:val="00C447B6"/>
    <w:rsid w:val="00C45F85"/>
    <w:rsid w:val="00C5517A"/>
    <w:rsid w:val="00C554E3"/>
    <w:rsid w:val="00C56561"/>
    <w:rsid w:val="00C67FE9"/>
    <w:rsid w:val="00C74FA1"/>
    <w:rsid w:val="00C761A0"/>
    <w:rsid w:val="00C8305B"/>
    <w:rsid w:val="00C87179"/>
    <w:rsid w:val="00CA447D"/>
    <w:rsid w:val="00CA590E"/>
    <w:rsid w:val="00CB0EA5"/>
    <w:rsid w:val="00CB3B34"/>
    <w:rsid w:val="00CB50F2"/>
    <w:rsid w:val="00CB6D68"/>
    <w:rsid w:val="00CC0494"/>
    <w:rsid w:val="00CC05B9"/>
    <w:rsid w:val="00CC3DC8"/>
    <w:rsid w:val="00CC6E81"/>
    <w:rsid w:val="00CD06F0"/>
    <w:rsid w:val="00CD4ABD"/>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5105"/>
    <w:rsid w:val="00D95E28"/>
    <w:rsid w:val="00DA0EA3"/>
    <w:rsid w:val="00DA2255"/>
    <w:rsid w:val="00DA3518"/>
    <w:rsid w:val="00DA548C"/>
    <w:rsid w:val="00DB398B"/>
    <w:rsid w:val="00DB5A76"/>
    <w:rsid w:val="00DB75EF"/>
    <w:rsid w:val="00DC68C6"/>
    <w:rsid w:val="00DE2268"/>
    <w:rsid w:val="00DE241D"/>
    <w:rsid w:val="00DE3602"/>
    <w:rsid w:val="00DF609D"/>
    <w:rsid w:val="00DF7C08"/>
    <w:rsid w:val="00DF7F60"/>
    <w:rsid w:val="00E00A8F"/>
    <w:rsid w:val="00E02AB0"/>
    <w:rsid w:val="00E0309B"/>
    <w:rsid w:val="00E03E80"/>
    <w:rsid w:val="00E06B56"/>
    <w:rsid w:val="00E14FFE"/>
    <w:rsid w:val="00E16966"/>
    <w:rsid w:val="00E22494"/>
    <w:rsid w:val="00E23175"/>
    <w:rsid w:val="00E4123D"/>
    <w:rsid w:val="00E4611F"/>
    <w:rsid w:val="00E478D4"/>
    <w:rsid w:val="00E51061"/>
    <w:rsid w:val="00E613D3"/>
    <w:rsid w:val="00E632DD"/>
    <w:rsid w:val="00E7465A"/>
    <w:rsid w:val="00E84F3C"/>
    <w:rsid w:val="00EA27D6"/>
    <w:rsid w:val="00EB28C7"/>
    <w:rsid w:val="00EB29CD"/>
    <w:rsid w:val="00ED019D"/>
    <w:rsid w:val="00ED2E6A"/>
    <w:rsid w:val="00ED7448"/>
    <w:rsid w:val="00EE0E4C"/>
    <w:rsid w:val="00EE1AC4"/>
    <w:rsid w:val="00EE3BA6"/>
    <w:rsid w:val="00EE40A7"/>
    <w:rsid w:val="00EE6DD4"/>
    <w:rsid w:val="00EF2CF0"/>
    <w:rsid w:val="00F01698"/>
    <w:rsid w:val="00F03237"/>
    <w:rsid w:val="00F0538F"/>
    <w:rsid w:val="00F10A71"/>
    <w:rsid w:val="00F115DE"/>
    <w:rsid w:val="00F241F0"/>
    <w:rsid w:val="00F33660"/>
    <w:rsid w:val="00F36E27"/>
    <w:rsid w:val="00F416BF"/>
    <w:rsid w:val="00F41B5D"/>
    <w:rsid w:val="00F4231D"/>
    <w:rsid w:val="00F43B12"/>
    <w:rsid w:val="00F53B8A"/>
    <w:rsid w:val="00F56211"/>
    <w:rsid w:val="00F77AA5"/>
    <w:rsid w:val="00F82DE4"/>
    <w:rsid w:val="00F85EFA"/>
    <w:rsid w:val="00F90B88"/>
    <w:rsid w:val="00F93BB8"/>
    <w:rsid w:val="00F94379"/>
    <w:rsid w:val="00F963B7"/>
    <w:rsid w:val="00F96CEC"/>
    <w:rsid w:val="00FA24A2"/>
    <w:rsid w:val="00FA2E00"/>
    <w:rsid w:val="00FB212C"/>
    <w:rsid w:val="00FB662D"/>
    <w:rsid w:val="00FC0FD5"/>
    <w:rsid w:val="00FC3918"/>
    <w:rsid w:val="00FC4E8C"/>
    <w:rsid w:val="00FC5647"/>
    <w:rsid w:val="00FD360F"/>
    <w:rsid w:val="00FD74BF"/>
    <w:rsid w:val="00FE39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D580D11-ECA7-4B7A-BF95-3069C66D6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dministracion@colincol.com"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ogar\Downloads\OFT-20-0008.%20OFERTA%20DISE&#209;OS%20PLANTA%20ASFALTO%20PACOLI%20V1%201305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A04386-7E2D-41CB-918F-985772CF9E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OFT-20-0008. OFERTA DISEÑOS PLANTA ASFALTO PACOLI V1 130520</Template>
  <TotalTime>30</TotalTime>
  <Pages>6</Pages>
  <Words>1075</Words>
  <Characters>5915</Characters>
  <Application>Microsoft Office Word</Application>
  <DocSecurity>0</DocSecurity>
  <Lines>49</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Hogar</dc:creator>
  <cp:keywords/>
  <dc:description/>
  <cp:lastModifiedBy>Hogar</cp:lastModifiedBy>
  <cp:revision>11</cp:revision>
  <cp:lastPrinted>2020-05-14T17:15:00Z</cp:lastPrinted>
  <dcterms:created xsi:type="dcterms:W3CDTF">2020-05-13T14:33:00Z</dcterms:created>
  <dcterms:modified xsi:type="dcterms:W3CDTF">2020-05-14T17:15:00Z</dcterms:modified>
</cp:coreProperties>
</file>